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5C953" w14:textId="1B7DB231" w:rsidR="00A54C8B" w:rsidRPr="00C77740" w:rsidRDefault="00A54C8B" w:rsidP="00A54C8B">
      <w:pPr>
        <w:tabs>
          <w:tab w:val="left" w:pos="2820"/>
        </w:tabs>
        <w:spacing w:after="120"/>
        <w:ind w:left="1985" w:hanging="1985"/>
        <w:rPr>
          <w:rFonts w:ascii="Arial" w:hAnsi="Arial"/>
          <w:b/>
          <w:noProof/>
          <w:sz w:val="24"/>
        </w:rPr>
      </w:pPr>
      <w:bookmarkStart w:id="0" w:name="_GoBack"/>
      <w:bookmarkEnd w:id="0"/>
      <w:r w:rsidRPr="002D0011">
        <w:rPr>
          <w:rFonts w:ascii="Arial" w:hAnsi="Arial"/>
          <w:b/>
          <w:noProof/>
          <w:sz w:val="24"/>
        </w:rPr>
        <w:t>3GPP TSG-RAN Meeting #</w:t>
      </w:r>
      <w:r>
        <w:rPr>
          <w:rFonts w:ascii="Arial" w:hAnsi="Arial"/>
          <w:b/>
          <w:noProof/>
          <w:sz w:val="24"/>
        </w:rPr>
        <w:t>87-e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942AAB" w:rsidRPr="00942AAB">
        <w:rPr>
          <w:rFonts w:ascii="Arial" w:hAnsi="Arial"/>
          <w:b/>
          <w:noProof/>
          <w:sz w:val="24"/>
        </w:rPr>
        <w:t>RP-200133</w:t>
      </w:r>
    </w:p>
    <w:p w14:paraId="2FB40F90" w14:textId="2E297907" w:rsidR="00735043" w:rsidRDefault="00A54C8B" w:rsidP="00A54C8B">
      <w:pPr>
        <w:pStyle w:val="CRCoverPage"/>
        <w:tabs>
          <w:tab w:val="right" w:pos="9639"/>
        </w:tabs>
        <w:spacing w:after="0"/>
        <w:rPr>
          <w:b/>
          <w:noProof/>
          <w:sz w:val="24"/>
        </w:rPr>
      </w:pPr>
      <w:r w:rsidRPr="009C3811">
        <w:rPr>
          <w:b/>
          <w:noProof/>
          <w:sz w:val="24"/>
        </w:rPr>
        <w:t>Electronic Meeting, Mar.</w:t>
      </w:r>
      <w:r>
        <w:rPr>
          <w:b/>
          <w:noProof/>
          <w:sz w:val="24"/>
        </w:rPr>
        <w:t>1</w:t>
      </w:r>
      <w:r w:rsidRPr="009C3811">
        <w:rPr>
          <w:b/>
          <w:noProof/>
          <w:sz w:val="24"/>
        </w:rPr>
        <w:t>6th – Mar.</w:t>
      </w:r>
      <w:r>
        <w:rPr>
          <w:b/>
          <w:noProof/>
          <w:sz w:val="24"/>
        </w:rPr>
        <w:t>19</w:t>
      </w:r>
      <w:r w:rsidRPr="009C3811">
        <w:rPr>
          <w:b/>
          <w:noProof/>
          <w:sz w:val="24"/>
        </w:rPr>
        <w:t>th 2020</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49617696"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7F9">
        <w:rPr>
          <w:rFonts w:ascii="Arial" w:hAnsi="Arial" w:cs="Arial"/>
          <w:lang w:eastAsia="ja-JP"/>
        </w:rPr>
        <w:t>9</w:t>
      </w:r>
      <w:r w:rsidR="000E69B3" w:rsidRPr="00CD5540">
        <w:rPr>
          <w:rFonts w:ascii="Arial" w:hAnsi="Arial" w:cs="Arial"/>
          <w:lang w:eastAsia="ja-JP"/>
        </w:rPr>
        <w:t>.</w:t>
      </w:r>
      <w:r w:rsidR="00FE716F">
        <w:rPr>
          <w:rFonts w:ascii="Arial" w:hAnsi="Arial" w:cs="Arial"/>
          <w:lang w:eastAsia="ja-JP"/>
        </w:rPr>
        <w:t>4</w:t>
      </w:r>
      <w:r w:rsidR="000E69B3" w:rsidRPr="00CD5540">
        <w:rPr>
          <w:rFonts w:ascii="Arial" w:hAnsi="Arial" w:cs="Arial"/>
          <w:lang w:eastAsia="ja-JP"/>
        </w:rPr>
        <w:t>.</w:t>
      </w:r>
      <w:r w:rsidR="005807F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777777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DC_R16_4BLTE_1BNR_5DL2UL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7777777" w:rsidR="0036248C" w:rsidRPr="00CD5540" w:rsidRDefault="005807F9" w:rsidP="008836AC">
            <w:pPr>
              <w:tabs>
                <w:tab w:val="left" w:pos="567"/>
              </w:tabs>
              <w:spacing w:after="0"/>
              <w:rPr>
                <w:rFonts w:ascii="Arial" w:hAnsi="Arial" w:cs="Arial"/>
                <w:lang w:eastAsia="ja-JP"/>
              </w:rPr>
            </w:pPr>
            <w:r w:rsidRPr="005807F9">
              <w:rPr>
                <w:rFonts w:ascii="Arial" w:hAnsi="Arial" w:cs="Arial"/>
              </w:rPr>
              <w:t>800069</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50474158" w:rsidR="00B6300F" w:rsidRPr="00CD5540" w:rsidRDefault="00CA5BDF" w:rsidP="008836AC">
            <w:pPr>
              <w:tabs>
                <w:tab w:val="left" w:pos="567"/>
              </w:tabs>
              <w:spacing w:after="0"/>
              <w:rPr>
                <w:rFonts w:ascii="Arial" w:hAnsi="Arial" w:cs="Arial"/>
                <w:lang w:eastAsia="ja-JP"/>
              </w:rPr>
            </w:pPr>
            <w:r w:rsidRPr="00CA5BDF">
              <w:rPr>
                <w:rFonts w:ascii="Arial" w:hAnsi="Arial" w:cs="Arial"/>
                <w:lang w:eastAsia="ja-JP"/>
              </w:rPr>
              <w:t>RP-192767</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58A2B20C"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06</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20</w:t>
            </w:r>
          </w:p>
        </w:tc>
        <w:tc>
          <w:tcPr>
            <w:tcW w:w="2268" w:type="dxa"/>
          </w:tcPr>
          <w:p w14:paraId="306682D1" w14:textId="74955178"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06</w:t>
            </w:r>
            <w:r w:rsidR="007E50E9" w:rsidRPr="00CD5540">
              <w:rPr>
                <w:rFonts w:ascii="Arial" w:hAnsi="Arial" w:cs="Arial"/>
                <w:lang w:eastAsia="ja-JP"/>
              </w:rPr>
              <w:t>/20</w:t>
            </w:r>
            <w:r w:rsidR="00C612E7">
              <w:rPr>
                <w:rFonts w:ascii="Arial" w:hAnsi="Arial" w:cs="Arial"/>
                <w:lang w:eastAsia="ja-JP"/>
              </w:rPr>
              <w:t>20</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43003422" w:rsidR="00871653" w:rsidRPr="00CD5540" w:rsidRDefault="003408DB" w:rsidP="008836AC">
            <w:pPr>
              <w:tabs>
                <w:tab w:val="left" w:pos="567"/>
              </w:tabs>
              <w:spacing w:after="0"/>
              <w:rPr>
                <w:rFonts w:ascii="Arial" w:hAnsi="Arial" w:cs="Arial"/>
                <w:lang w:eastAsia="ja-JP"/>
              </w:rPr>
            </w:pPr>
            <w:r>
              <w:rPr>
                <w:rFonts w:ascii="Arial" w:hAnsi="Arial" w:cs="Arial"/>
                <w:color w:val="00B050"/>
                <w:lang w:eastAsia="ja-JP"/>
              </w:rPr>
              <w:t>85</w:t>
            </w:r>
            <w:r w:rsidR="00871653" w:rsidRPr="00DA3EF0">
              <w:rPr>
                <w:rFonts w:ascii="Arial" w:hAnsi="Arial" w:cs="Arial"/>
                <w:color w:val="00B050"/>
                <w:lang w:eastAsia="ja-JP"/>
              </w:rPr>
              <w:t>%</w:t>
            </w:r>
          </w:p>
        </w:tc>
        <w:tc>
          <w:tcPr>
            <w:tcW w:w="2268" w:type="dxa"/>
          </w:tcPr>
          <w:p w14:paraId="7FF9906F" w14:textId="28540480"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r w:rsidR="003408DB">
              <w:rPr>
                <w:rFonts w:ascii="Arial" w:hAnsi="Arial" w:cs="Arial"/>
                <w:color w:val="00B050"/>
                <w:lang w:eastAsia="ja-JP"/>
              </w:rPr>
              <w:t>85</w:t>
            </w:r>
            <w:r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6F033DFD" w:rsidR="006C4E32" w:rsidRPr="008836AC" w:rsidRDefault="00735043" w:rsidP="001A248F">
            <w:pPr>
              <w:tabs>
                <w:tab w:val="left" w:pos="567"/>
              </w:tabs>
              <w:spacing w:after="0"/>
              <w:rPr>
                <w:rFonts w:ascii="Arial" w:hAnsi="Arial" w:cs="Arial"/>
              </w:rPr>
            </w:pPr>
            <w:r>
              <w:rPr>
                <w:rFonts w:ascii="Arial" w:hAnsi="Arial" w:cs="Arial"/>
              </w:rPr>
              <w:t>johannes.hejselbaek</w:t>
            </w:r>
            <w:r w:rsidR="007E50E9">
              <w:rPr>
                <w:rFonts w:ascii="Arial" w:hAnsi="Arial" w:cs="Arial"/>
              </w:rPr>
              <w:t>@nokia.com</w:t>
            </w:r>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48878540" w:rsidR="005807F9" w:rsidRDefault="005807F9" w:rsidP="005807F9">
      <w:pPr>
        <w:ind w:left="360"/>
      </w:pPr>
      <w:r>
        <w:t>New combinations were requested and are captured into WID revision</w:t>
      </w:r>
      <w:r w:rsidR="00424BDF">
        <w:t xml:space="preserve"> </w:t>
      </w:r>
      <w:r w:rsidR="00315ACE" w:rsidRPr="00315ACE">
        <w:t>RP-191728</w:t>
      </w:r>
      <w:r w:rsidR="00315ACE">
        <w:t xml:space="preserve"> </w:t>
      </w:r>
      <w:r w:rsidR="00B03ED8">
        <w:t>amended to the end of the included tables</w:t>
      </w:r>
      <w:r>
        <w:t>.</w:t>
      </w:r>
      <w:r w:rsidR="007025EC" w:rsidRPr="007025EC">
        <w:t xml:space="preserve">  </w:t>
      </w:r>
    </w:p>
    <w:p w14:paraId="371BDEFE" w14:textId="59CCD97F" w:rsidR="0071753B" w:rsidRPr="005807F9" w:rsidRDefault="0071753B" w:rsidP="005807F9">
      <w:pPr>
        <w:ind w:left="360"/>
      </w:pPr>
      <w:r>
        <w:lastRenderedPageBreak/>
        <w:t xml:space="preserve">In Table 2-1 and 2-2 status updates received from </w:t>
      </w:r>
      <w:r w:rsidR="00977EFD">
        <w:t>requests contacts</w:t>
      </w:r>
      <w:r w:rsidR="00315ACE">
        <w:t xml:space="preserve"> </w:t>
      </w:r>
      <w:r w:rsidR="00977EFD">
        <w:t xml:space="preserve">have been listed. </w:t>
      </w:r>
      <w:r>
        <w:t xml:space="preserve"> </w:t>
      </w:r>
    </w:p>
    <w:p w14:paraId="567885B8" w14:textId="28BA55EE" w:rsidR="00E72C4C" w:rsidRDefault="00E72C4C" w:rsidP="00E72C4C">
      <w:pPr>
        <w:pStyle w:val="Caption"/>
        <w:keepNext/>
      </w:pPr>
      <w:r>
        <w:lastRenderedPageBreak/>
        <w:t xml:space="preserve">Table </w:t>
      </w:r>
      <w:r w:rsidR="00CE1ECE">
        <w:t>2</w:t>
      </w:r>
      <w:r>
        <w:t xml:space="preserve">-1: Individual configuration names, proponents and supporting companies for </w:t>
      </w:r>
      <w:proofErr w:type="spellStart"/>
      <w:r>
        <w:rPr>
          <w:rFonts w:hint="eastAsia"/>
        </w:rPr>
        <w:t>DC_x-nx</w:t>
      </w:r>
      <w:proofErr w:type="spellEnd"/>
      <w:r>
        <w:rPr>
          <w:rFonts w:hint="eastAsia"/>
        </w:rPr>
        <w:t xml:space="preserve">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76"/>
        <w:gridCol w:w="551"/>
        <w:gridCol w:w="1688"/>
        <w:gridCol w:w="1751"/>
        <w:gridCol w:w="979"/>
        <w:gridCol w:w="979"/>
        <w:gridCol w:w="1670"/>
      </w:tblGrid>
      <w:tr w:rsidR="00E72C4C" w:rsidRPr="00D13850" w14:paraId="7E0C7FF0" w14:textId="77777777" w:rsidTr="00D122A6">
        <w:trPr>
          <w:cantSplit/>
        </w:trPr>
        <w:tc>
          <w:tcPr>
            <w:tcW w:w="1263" w:type="pct"/>
          </w:tcPr>
          <w:p w14:paraId="68AECC97"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lastRenderedPageBreak/>
              <w:t>CA combination</w:t>
            </w:r>
          </w:p>
        </w:tc>
        <w:tc>
          <w:tcPr>
            <w:tcW w:w="270" w:type="pct"/>
          </w:tcPr>
          <w:p w14:paraId="14EBBA83"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REL-</w:t>
            </w:r>
            <w:proofErr w:type="spellStart"/>
            <w:r w:rsidRPr="00811D11">
              <w:rPr>
                <w:rFonts w:ascii="Times New Roman" w:hAnsi="Times New Roman"/>
                <w:sz w:val="20"/>
              </w:rPr>
              <w:t>indep</w:t>
            </w:r>
            <w:proofErr w:type="spellEnd"/>
            <w:r w:rsidRPr="00811D11">
              <w:rPr>
                <w:rFonts w:ascii="Times New Roman" w:hAnsi="Times New Roman"/>
                <w:sz w:val="20"/>
              </w:rPr>
              <w:t>.</w:t>
            </w:r>
          </w:p>
          <w:p w14:paraId="325EFE8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from</w:t>
            </w:r>
          </w:p>
        </w:tc>
        <w:tc>
          <w:tcPr>
            <w:tcW w:w="828" w:type="pct"/>
          </w:tcPr>
          <w:p w14:paraId="0157005F"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contact</w:t>
            </w:r>
          </w:p>
          <w:p w14:paraId="01B5FE01"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name, company</w:t>
            </w:r>
          </w:p>
        </w:tc>
        <w:tc>
          <w:tcPr>
            <w:tcW w:w="859" w:type="pct"/>
          </w:tcPr>
          <w:p w14:paraId="3DDE1666"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CRs provided to RAN</w:t>
            </w:r>
          </w:p>
          <w:p w14:paraId="0C0E2893"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 xml:space="preserve">spec: RAN4 </w:t>
            </w:r>
            <w:proofErr w:type="spellStart"/>
            <w:r w:rsidRPr="00811D11">
              <w:rPr>
                <w:rFonts w:ascii="Times New Roman" w:hAnsi="Times New Roman"/>
                <w:sz w:val="20"/>
              </w:rPr>
              <w:t>Tdoc</w:t>
            </w:r>
            <w:proofErr w:type="spellEnd"/>
          </w:p>
          <w:p w14:paraId="16374EA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(list all specs and the TR input)</w:t>
            </w:r>
          </w:p>
        </w:tc>
        <w:tc>
          <w:tcPr>
            <w:tcW w:w="480" w:type="pct"/>
          </w:tcPr>
          <w:p w14:paraId="62D0CF1B"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Core part</w:t>
            </w:r>
          </w:p>
          <w:p w14:paraId="7FA61D5D"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completed?</w:t>
            </w:r>
          </w:p>
          <w:p w14:paraId="22C181D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yes/no</w:t>
            </w:r>
          </w:p>
        </w:tc>
        <w:tc>
          <w:tcPr>
            <w:tcW w:w="480" w:type="pct"/>
          </w:tcPr>
          <w:p w14:paraId="749E846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Perf. part</w:t>
            </w:r>
          </w:p>
          <w:p w14:paraId="004A037E"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completed?</w:t>
            </w:r>
          </w:p>
          <w:p w14:paraId="3274A25C"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yes/no</w:t>
            </w:r>
          </w:p>
        </w:tc>
        <w:tc>
          <w:tcPr>
            <w:tcW w:w="819" w:type="pct"/>
          </w:tcPr>
          <w:p w14:paraId="3F8575FF"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open issues/comments</w:t>
            </w:r>
          </w:p>
        </w:tc>
      </w:tr>
      <w:tr w:rsidR="00170E3B" w14:paraId="44D3AD19"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1942549B"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DC_1A-3A-8A-42A_n77A_UL_1A_n77A</w:t>
            </w:r>
          </w:p>
        </w:tc>
        <w:tc>
          <w:tcPr>
            <w:tcW w:w="270" w:type="pct"/>
            <w:tcBorders>
              <w:top w:val="single" w:sz="4" w:space="0" w:color="auto"/>
              <w:left w:val="single" w:sz="4" w:space="0" w:color="auto"/>
              <w:bottom w:val="single" w:sz="4" w:space="0" w:color="auto"/>
              <w:right w:val="single" w:sz="4" w:space="0" w:color="auto"/>
            </w:tcBorders>
          </w:tcPr>
          <w:p w14:paraId="20B48D0F"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9944E9E"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5998D8E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57C58655"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FBF4D1C"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8FE0A07" w14:textId="3A3D69E8" w:rsidR="00170E3B" w:rsidRPr="004977CF" w:rsidRDefault="003F398C">
            <w:pPr>
              <w:pStyle w:val="TAL"/>
              <w:rPr>
                <w:rFonts w:ascii="Times New Roman" w:hAnsi="Times New Roman"/>
                <w:sz w:val="16"/>
                <w:szCs w:val="16"/>
              </w:rPr>
            </w:pPr>
            <w:r w:rsidRPr="004977CF">
              <w:rPr>
                <w:rFonts w:ascii="Times New Roman" w:hAnsi="Times New Roman"/>
                <w:sz w:val="16"/>
                <w:szCs w:val="16"/>
              </w:rPr>
              <w:t>None</w:t>
            </w:r>
          </w:p>
        </w:tc>
      </w:tr>
      <w:tr w:rsidR="00170E3B" w14:paraId="6717BFE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07A469FB"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DC_1A-3A-8A-42A_n77A_UL_3A_n77A</w:t>
            </w:r>
          </w:p>
        </w:tc>
        <w:tc>
          <w:tcPr>
            <w:tcW w:w="270" w:type="pct"/>
            <w:tcBorders>
              <w:top w:val="single" w:sz="4" w:space="0" w:color="auto"/>
              <w:left w:val="single" w:sz="4" w:space="0" w:color="auto"/>
              <w:bottom w:val="single" w:sz="4" w:space="0" w:color="auto"/>
              <w:right w:val="single" w:sz="4" w:space="0" w:color="auto"/>
            </w:tcBorders>
          </w:tcPr>
          <w:p w14:paraId="49828A1D"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FF962C3"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0D4E9FB8"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1C521742"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4530869"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07657EB" w14:textId="6114C717" w:rsidR="00170E3B" w:rsidRPr="004977CF" w:rsidRDefault="003F398C">
            <w:pPr>
              <w:pStyle w:val="TAL"/>
              <w:rPr>
                <w:rFonts w:ascii="Times New Roman" w:hAnsi="Times New Roman"/>
                <w:sz w:val="16"/>
                <w:szCs w:val="16"/>
              </w:rPr>
            </w:pPr>
            <w:r w:rsidRPr="004977CF">
              <w:rPr>
                <w:rFonts w:ascii="Times New Roman" w:hAnsi="Times New Roman"/>
                <w:sz w:val="16"/>
                <w:szCs w:val="16"/>
              </w:rPr>
              <w:t>None</w:t>
            </w:r>
          </w:p>
        </w:tc>
      </w:tr>
      <w:tr w:rsidR="00170E3B" w14:paraId="2D71B74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152A6347"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DC_1A-3A-8A-42A_n77A_UL_8A_n77A</w:t>
            </w:r>
          </w:p>
        </w:tc>
        <w:tc>
          <w:tcPr>
            <w:tcW w:w="270" w:type="pct"/>
            <w:tcBorders>
              <w:top w:val="single" w:sz="4" w:space="0" w:color="auto"/>
              <w:left w:val="single" w:sz="4" w:space="0" w:color="auto"/>
              <w:bottom w:val="single" w:sz="4" w:space="0" w:color="auto"/>
              <w:right w:val="single" w:sz="4" w:space="0" w:color="auto"/>
            </w:tcBorders>
          </w:tcPr>
          <w:p w14:paraId="162F6A85"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4162DFC"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51EEE2D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5480C76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B6E222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B209E9C" w14:textId="7526A714" w:rsidR="00170E3B" w:rsidRPr="004977CF" w:rsidRDefault="003F398C">
            <w:pPr>
              <w:pStyle w:val="TAL"/>
              <w:rPr>
                <w:rFonts w:ascii="Times New Roman" w:hAnsi="Times New Roman"/>
                <w:sz w:val="16"/>
                <w:szCs w:val="16"/>
              </w:rPr>
            </w:pPr>
            <w:r w:rsidRPr="004977CF">
              <w:rPr>
                <w:rFonts w:ascii="Times New Roman" w:hAnsi="Times New Roman"/>
                <w:sz w:val="16"/>
                <w:szCs w:val="16"/>
              </w:rPr>
              <w:t>None</w:t>
            </w:r>
          </w:p>
        </w:tc>
      </w:tr>
      <w:tr w:rsidR="00170E3B" w14:paraId="44EDBDF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7E916C05"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DC_1A-3A-8A-42C_n77A_UL_1A_n77A</w:t>
            </w:r>
          </w:p>
        </w:tc>
        <w:tc>
          <w:tcPr>
            <w:tcW w:w="270" w:type="pct"/>
            <w:tcBorders>
              <w:top w:val="single" w:sz="4" w:space="0" w:color="auto"/>
              <w:left w:val="single" w:sz="4" w:space="0" w:color="auto"/>
              <w:bottom w:val="single" w:sz="4" w:space="0" w:color="auto"/>
              <w:right w:val="single" w:sz="4" w:space="0" w:color="auto"/>
            </w:tcBorders>
          </w:tcPr>
          <w:p w14:paraId="2BE9E95D"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7AA5DD7"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6DDEDEC3"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1A14E0FE"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E083762"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C416C8B" w14:textId="695EDE1A" w:rsidR="00170E3B" w:rsidRPr="004977CF" w:rsidRDefault="003F398C">
            <w:pPr>
              <w:pStyle w:val="TAL"/>
              <w:rPr>
                <w:rFonts w:ascii="Times New Roman" w:hAnsi="Times New Roman"/>
                <w:sz w:val="16"/>
                <w:szCs w:val="16"/>
              </w:rPr>
            </w:pPr>
            <w:r w:rsidRPr="004977CF">
              <w:rPr>
                <w:rFonts w:ascii="Times New Roman" w:hAnsi="Times New Roman"/>
                <w:sz w:val="16"/>
                <w:szCs w:val="16"/>
              </w:rPr>
              <w:t>None</w:t>
            </w:r>
          </w:p>
        </w:tc>
      </w:tr>
      <w:tr w:rsidR="00170E3B" w14:paraId="58DC8F1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6F9E0379"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DC_1A-3A-8A-42C_n77A_UL_3A_n77A</w:t>
            </w:r>
          </w:p>
        </w:tc>
        <w:tc>
          <w:tcPr>
            <w:tcW w:w="270" w:type="pct"/>
            <w:tcBorders>
              <w:top w:val="single" w:sz="4" w:space="0" w:color="auto"/>
              <w:left w:val="single" w:sz="4" w:space="0" w:color="auto"/>
              <w:bottom w:val="single" w:sz="4" w:space="0" w:color="auto"/>
              <w:right w:val="single" w:sz="4" w:space="0" w:color="auto"/>
            </w:tcBorders>
          </w:tcPr>
          <w:p w14:paraId="1BF82921"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A4E8752"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51AA0E55"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03F4BFE7"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F72BF68"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025E55A" w14:textId="777B6A4D" w:rsidR="00170E3B" w:rsidRPr="004977CF" w:rsidRDefault="003F398C">
            <w:pPr>
              <w:pStyle w:val="TAL"/>
              <w:rPr>
                <w:rFonts w:ascii="Times New Roman" w:hAnsi="Times New Roman"/>
                <w:sz w:val="16"/>
                <w:szCs w:val="16"/>
              </w:rPr>
            </w:pPr>
            <w:r w:rsidRPr="004977CF">
              <w:rPr>
                <w:rFonts w:ascii="Times New Roman" w:hAnsi="Times New Roman"/>
                <w:sz w:val="16"/>
                <w:szCs w:val="16"/>
              </w:rPr>
              <w:t>None</w:t>
            </w:r>
          </w:p>
        </w:tc>
      </w:tr>
      <w:tr w:rsidR="00170E3B" w14:paraId="355F432B"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206AB762"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DC_1A-3A-8A-42C_n77A_UL_8A_n77A</w:t>
            </w:r>
          </w:p>
        </w:tc>
        <w:tc>
          <w:tcPr>
            <w:tcW w:w="270" w:type="pct"/>
            <w:tcBorders>
              <w:top w:val="single" w:sz="4" w:space="0" w:color="auto"/>
              <w:left w:val="single" w:sz="4" w:space="0" w:color="auto"/>
              <w:bottom w:val="single" w:sz="4" w:space="0" w:color="auto"/>
              <w:right w:val="single" w:sz="4" w:space="0" w:color="auto"/>
            </w:tcBorders>
          </w:tcPr>
          <w:p w14:paraId="3909E366"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B658DC1"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11FC0CD1"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0D84706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CD8643A"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489CBE2" w14:textId="54AA0A87" w:rsidR="00170E3B" w:rsidRPr="004977CF" w:rsidRDefault="003F398C">
            <w:pPr>
              <w:pStyle w:val="TAL"/>
              <w:rPr>
                <w:rFonts w:ascii="Times New Roman" w:hAnsi="Times New Roman"/>
                <w:sz w:val="16"/>
                <w:szCs w:val="16"/>
              </w:rPr>
            </w:pPr>
            <w:r w:rsidRPr="004977CF">
              <w:rPr>
                <w:rFonts w:ascii="Times New Roman" w:hAnsi="Times New Roman"/>
                <w:sz w:val="16"/>
                <w:szCs w:val="16"/>
              </w:rPr>
              <w:t>None</w:t>
            </w:r>
          </w:p>
        </w:tc>
      </w:tr>
      <w:tr w:rsidR="004977CF" w14:paraId="387F90F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9B336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DC_3A-19A-21A-42C_n77A1</w:t>
            </w:r>
          </w:p>
        </w:tc>
        <w:tc>
          <w:tcPr>
            <w:tcW w:w="270" w:type="pct"/>
            <w:tcBorders>
              <w:top w:val="single" w:sz="4" w:space="0" w:color="auto"/>
              <w:left w:val="single" w:sz="4" w:space="0" w:color="auto"/>
              <w:bottom w:val="single" w:sz="4" w:space="0" w:color="auto"/>
              <w:right w:val="single" w:sz="4" w:space="0" w:color="auto"/>
            </w:tcBorders>
          </w:tcPr>
          <w:p w14:paraId="2B43E1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638A1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59687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R4-1811507</w:t>
            </w:r>
          </w:p>
          <w:p w14:paraId="1ADFDB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1905EC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35DCB1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044BF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DC9E45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0E823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DC_3A-19A-21A-42C_n77C1</w:t>
            </w:r>
          </w:p>
        </w:tc>
        <w:tc>
          <w:tcPr>
            <w:tcW w:w="270" w:type="pct"/>
            <w:tcBorders>
              <w:top w:val="single" w:sz="4" w:space="0" w:color="auto"/>
              <w:left w:val="single" w:sz="4" w:space="0" w:color="auto"/>
              <w:bottom w:val="single" w:sz="4" w:space="0" w:color="auto"/>
              <w:right w:val="single" w:sz="4" w:space="0" w:color="auto"/>
            </w:tcBorders>
          </w:tcPr>
          <w:p w14:paraId="349857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3653B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DA11E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R4-1811507</w:t>
            </w:r>
          </w:p>
          <w:p w14:paraId="5918A4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2174FD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03ED62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5A95F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64C166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54AD1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DC_3A-19A-21A-42C_n78A1</w:t>
            </w:r>
          </w:p>
        </w:tc>
        <w:tc>
          <w:tcPr>
            <w:tcW w:w="270" w:type="pct"/>
            <w:tcBorders>
              <w:top w:val="single" w:sz="4" w:space="0" w:color="auto"/>
              <w:left w:val="single" w:sz="4" w:space="0" w:color="auto"/>
              <w:bottom w:val="single" w:sz="4" w:space="0" w:color="auto"/>
              <w:right w:val="single" w:sz="4" w:space="0" w:color="auto"/>
            </w:tcBorders>
          </w:tcPr>
          <w:p w14:paraId="525E7A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D9C33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C6AA6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R4-1811508</w:t>
            </w:r>
          </w:p>
          <w:p w14:paraId="6286A1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61E470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3BFF2A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5CCA1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5C1532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004C9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DC_3A-19A-21A-42C_n78C1</w:t>
            </w:r>
          </w:p>
        </w:tc>
        <w:tc>
          <w:tcPr>
            <w:tcW w:w="270" w:type="pct"/>
            <w:tcBorders>
              <w:top w:val="single" w:sz="4" w:space="0" w:color="auto"/>
              <w:left w:val="single" w:sz="4" w:space="0" w:color="auto"/>
              <w:bottom w:val="single" w:sz="4" w:space="0" w:color="auto"/>
              <w:right w:val="single" w:sz="4" w:space="0" w:color="auto"/>
            </w:tcBorders>
          </w:tcPr>
          <w:p w14:paraId="12AF80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1CEB5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220601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R4-1811508</w:t>
            </w:r>
          </w:p>
          <w:p w14:paraId="4F1359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34613D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17FD3E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FF003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745F0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49EF8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DC_3A-19A-21A-42C_n79A</w:t>
            </w:r>
          </w:p>
        </w:tc>
        <w:tc>
          <w:tcPr>
            <w:tcW w:w="270" w:type="pct"/>
            <w:tcBorders>
              <w:top w:val="single" w:sz="4" w:space="0" w:color="auto"/>
              <w:left w:val="single" w:sz="4" w:space="0" w:color="auto"/>
              <w:bottom w:val="single" w:sz="4" w:space="0" w:color="auto"/>
              <w:right w:val="single" w:sz="4" w:space="0" w:color="auto"/>
            </w:tcBorders>
          </w:tcPr>
          <w:p w14:paraId="21B6B6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987F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0FA09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R4-1811509</w:t>
            </w:r>
          </w:p>
          <w:p w14:paraId="434D78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0E1C95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9AB3EA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98F3F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0ED7EC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66D50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DC_3A-19A-21A-42C_n79C</w:t>
            </w:r>
          </w:p>
        </w:tc>
        <w:tc>
          <w:tcPr>
            <w:tcW w:w="270" w:type="pct"/>
            <w:tcBorders>
              <w:top w:val="single" w:sz="4" w:space="0" w:color="auto"/>
              <w:left w:val="single" w:sz="4" w:space="0" w:color="auto"/>
              <w:bottom w:val="single" w:sz="4" w:space="0" w:color="auto"/>
              <w:right w:val="single" w:sz="4" w:space="0" w:color="auto"/>
            </w:tcBorders>
          </w:tcPr>
          <w:p w14:paraId="3AAF6B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6B718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944B1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R4-1811509</w:t>
            </w:r>
          </w:p>
          <w:p w14:paraId="0B6B1C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273806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B5FD95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721A6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825165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22531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DC_1A-3A-19A-42C_n77C1</w:t>
            </w:r>
          </w:p>
        </w:tc>
        <w:tc>
          <w:tcPr>
            <w:tcW w:w="270" w:type="pct"/>
            <w:tcBorders>
              <w:top w:val="single" w:sz="4" w:space="0" w:color="auto"/>
              <w:left w:val="single" w:sz="4" w:space="0" w:color="auto"/>
              <w:bottom w:val="single" w:sz="4" w:space="0" w:color="auto"/>
              <w:right w:val="single" w:sz="4" w:space="0" w:color="auto"/>
            </w:tcBorders>
          </w:tcPr>
          <w:p w14:paraId="57DC24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363AF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5EA2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538FD3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FBDE0C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26502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8EAAD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1D60F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DC_1A-3A-19A-42C_n78C1</w:t>
            </w:r>
          </w:p>
        </w:tc>
        <w:tc>
          <w:tcPr>
            <w:tcW w:w="270" w:type="pct"/>
            <w:tcBorders>
              <w:top w:val="single" w:sz="4" w:space="0" w:color="auto"/>
              <w:left w:val="single" w:sz="4" w:space="0" w:color="auto"/>
              <w:bottom w:val="single" w:sz="4" w:space="0" w:color="auto"/>
              <w:right w:val="single" w:sz="4" w:space="0" w:color="auto"/>
            </w:tcBorders>
          </w:tcPr>
          <w:p w14:paraId="0C178E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ECAE3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89851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167260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CEB890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2F3A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7FE5B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73DB6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DC_1A-3A-19A-42C_n79C</w:t>
            </w:r>
          </w:p>
        </w:tc>
        <w:tc>
          <w:tcPr>
            <w:tcW w:w="270" w:type="pct"/>
            <w:tcBorders>
              <w:top w:val="single" w:sz="4" w:space="0" w:color="auto"/>
              <w:left w:val="single" w:sz="4" w:space="0" w:color="auto"/>
              <w:bottom w:val="single" w:sz="4" w:space="0" w:color="auto"/>
              <w:right w:val="single" w:sz="4" w:space="0" w:color="auto"/>
            </w:tcBorders>
          </w:tcPr>
          <w:p w14:paraId="259035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86175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DDBD4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3573C1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4C4391F"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6D02D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EEDB66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49CBC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DC_1A-3A-19A-42A_n77C_UL_3A_n77C</w:t>
            </w:r>
          </w:p>
        </w:tc>
        <w:tc>
          <w:tcPr>
            <w:tcW w:w="270" w:type="pct"/>
            <w:tcBorders>
              <w:top w:val="single" w:sz="4" w:space="0" w:color="auto"/>
              <w:left w:val="single" w:sz="4" w:space="0" w:color="auto"/>
              <w:bottom w:val="single" w:sz="4" w:space="0" w:color="auto"/>
              <w:right w:val="single" w:sz="4" w:space="0" w:color="auto"/>
            </w:tcBorders>
          </w:tcPr>
          <w:p w14:paraId="1BEEDF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60051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549DAB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D59B2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51315D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39DD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2AFC3C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07AD5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DC_1A-3A-19A-42A_n78C_UL_3A_n78C</w:t>
            </w:r>
          </w:p>
        </w:tc>
        <w:tc>
          <w:tcPr>
            <w:tcW w:w="270" w:type="pct"/>
            <w:tcBorders>
              <w:top w:val="single" w:sz="4" w:space="0" w:color="auto"/>
              <w:left w:val="single" w:sz="4" w:space="0" w:color="auto"/>
              <w:bottom w:val="single" w:sz="4" w:space="0" w:color="auto"/>
              <w:right w:val="single" w:sz="4" w:space="0" w:color="auto"/>
            </w:tcBorders>
          </w:tcPr>
          <w:p w14:paraId="234A1D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D4AEF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EC44416"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A74F9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48CDBC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AD970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081167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BF5C9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DC_1A-3A-19A-42A_n79C_UL_19A_n79C</w:t>
            </w:r>
          </w:p>
        </w:tc>
        <w:tc>
          <w:tcPr>
            <w:tcW w:w="270" w:type="pct"/>
            <w:tcBorders>
              <w:top w:val="single" w:sz="4" w:space="0" w:color="auto"/>
              <w:left w:val="single" w:sz="4" w:space="0" w:color="auto"/>
              <w:bottom w:val="single" w:sz="4" w:space="0" w:color="auto"/>
              <w:right w:val="single" w:sz="4" w:space="0" w:color="auto"/>
            </w:tcBorders>
          </w:tcPr>
          <w:p w14:paraId="6F4161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A4109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C12550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6542E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686F46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259F7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AB4D88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34714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DC_1A-3A-19A-42A_n79C_UL_3A_n79C</w:t>
            </w:r>
          </w:p>
        </w:tc>
        <w:tc>
          <w:tcPr>
            <w:tcW w:w="270" w:type="pct"/>
            <w:tcBorders>
              <w:top w:val="single" w:sz="4" w:space="0" w:color="auto"/>
              <w:left w:val="single" w:sz="4" w:space="0" w:color="auto"/>
              <w:bottom w:val="single" w:sz="4" w:space="0" w:color="auto"/>
              <w:right w:val="single" w:sz="4" w:space="0" w:color="auto"/>
            </w:tcBorders>
          </w:tcPr>
          <w:p w14:paraId="08D9A5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0A720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A29AF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720A4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A42F6F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60862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D60E70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6E265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DC_1A-3A-19A-42C_n77C_UL_3A_n77C</w:t>
            </w:r>
          </w:p>
        </w:tc>
        <w:tc>
          <w:tcPr>
            <w:tcW w:w="270" w:type="pct"/>
            <w:tcBorders>
              <w:top w:val="single" w:sz="4" w:space="0" w:color="auto"/>
              <w:left w:val="single" w:sz="4" w:space="0" w:color="auto"/>
              <w:bottom w:val="single" w:sz="4" w:space="0" w:color="auto"/>
              <w:right w:val="single" w:sz="4" w:space="0" w:color="auto"/>
            </w:tcBorders>
          </w:tcPr>
          <w:p w14:paraId="665789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74FA3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547AC0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9A00D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C3933A2"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97EB7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69D3EA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98C3C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DC_1A-3A-19A-42C_n78C_UL_3A_n78C</w:t>
            </w:r>
          </w:p>
        </w:tc>
        <w:tc>
          <w:tcPr>
            <w:tcW w:w="270" w:type="pct"/>
            <w:tcBorders>
              <w:top w:val="single" w:sz="4" w:space="0" w:color="auto"/>
              <w:left w:val="single" w:sz="4" w:space="0" w:color="auto"/>
              <w:bottom w:val="single" w:sz="4" w:space="0" w:color="auto"/>
              <w:right w:val="single" w:sz="4" w:space="0" w:color="auto"/>
            </w:tcBorders>
          </w:tcPr>
          <w:p w14:paraId="03EF75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8924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C59A3A8"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5E859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DCD7563"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E1D56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4B9074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97A7E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DC_1A-3A-19A-42C_n79C_UL_19A_n79C</w:t>
            </w:r>
          </w:p>
        </w:tc>
        <w:tc>
          <w:tcPr>
            <w:tcW w:w="270" w:type="pct"/>
            <w:tcBorders>
              <w:top w:val="single" w:sz="4" w:space="0" w:color="auto"/>
              <w:left w:val="single" w:sz="4" w:space="0" w:color="auto"/>
              <w:bottom w:val="single" w:sz="4" w:space="0" w:color="auto"/>
              <w:right w:val="single" w:sz="4" w:space="0" w:color="auto"/>
            </w:tcBorders>
          </w:tcPr>
          <w:p w14:paraId="1B6596D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3583F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B90731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F9C3A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78F922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9E72D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99B9B0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957D1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DC_1A-3A-19A-42C_n79C_UL_3A_n79C</w:t>
            </w:r>
          </w:p>
        </w:tc>
        <w:tc>
          <w:tcPr>
            <w:tcW w:w="270" w:type="pct"/>
            <w:tcBorders>
              <w:top w:val="single" w:sz="4" w:space="0" w:color="auto"/>
              <w:left w:val="single" w:sz="4" w:space="0" w:color="auto"/>
              <w:bottom w:val="single" w:sz="4" w:space="0" w:color="auto"/>
              <w:right w:val="single" w:sz="4" w:space="0" w:color="auto"/>
            </w:tcBorders>
          </w:tcPr>
          <w:p w14:paraId="490B39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EAE1A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82DDCAE"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277AD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448848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D113E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BD3DC1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197F3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DC_1A-3A-21A-42A_n77C_UL_3A_n77C</w:t>
            </w:r>
          </w:p>
        </w:tc>
        <w:tc>
          <w:tcPr>
            <w:tcW w:w="270" w:type="pct"/>
            <w:tcBorders>
              <w:top w:val="single" w:sz="4" w:space="0" w:color="auto"/>
              <w:left w:val="single" w:sz="4" w:space="0" w:color="auto"/>
              <w:bottom w:val="single" w:sz="4" w:space="0" w:color="auto"/>
              <w:right w:val="single" w:sz="4" w:space="0" w:color="auto"/>
            </w:tcBorders>
          </w:tcPr>
          <w:p w14:paraId="0D7599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38AB0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AAC8A27"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83CB5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BFDD7AF"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44811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2A45F1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9AF96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DC_1A-3A-21A-42A_n79C_UL_3A_n79C</w:t>
            </w:r>
          </w:p>
        </w:tc>
        <w:tc>
          <w:tcPr>
            <w:tcW w:w="270" w:type="pct"/>
            <w:tcBorders>
              <w:top w:val="single" w:sz="4" w:space="0" w:color="auto"/>
              <w:left w:val="single" w:sz="4" w:space="0" w:color="auto"/>
              <w:bottom w:val="single" w:sz="4" w:space="0" w:color="auto"/>
              <w:right w:val="single" w:sz="4" w:space="0" w:color="auto"/>
            </w:tcBorders>
          </w:tcPr>
          <w:p w14:paraId="302605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DACFC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0664D2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FAA45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22CCD2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BC72A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A57025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6E06A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DC_1A-3A-21A-42C_n77C_UL_3A_n77C</w:t>
            </w:r>
          </w:p>
        </w:tc>
        <w:tc>
          <w:tcPr>
            <w:tcW w:w="270" w:type="pct"/>
            <w:tcBorders>
              <w:top w:val="single" w:sz="4" w:space="0" w:color="auto"/>
              <w:left w:val="single" w:sz="4" w:space="0" w:color="auto"/>
              <w:bottom w:val="single" w:sz="4" w:space="0" w:color="auto"/>
              <w:right w:val="single" w:sz="4" w:space="0" w:color="auto"/>
            </w:tcBorders>
          </w:tcPr>
          <w:p w14:paraId="2A7090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B5149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87ED813"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53419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AC08A9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790D5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4F4AABC"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701B9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DC_1A-3A-21A-42C_n78C_UL_3A_n78C</w:t>
            </w:r>
          </w:p>
        </w:tc>
        <w:tc>
          <w:tcPr>
            <w:tcW w:w="270" w:type="pct"/>
            <w:tcBorders>
              <w:top w:val="single" w:sz="4" w:space="0" w:color="auto"/>
              <w:left w:val="single" w:sz="4" w:space="0" w:color="auto"/>
              <w:bottom w:val="single" w:sz="4" w:space="0" w:color="auto"/>
              <w:right w:val="single" w:sz="4" w:space="0" w:color="auto"/>
            </w:tcBorders>
          </w:tcPr>
          <w:p w14:paraId="283ABF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0CFDC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1422B1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27B09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528B47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59F22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C3B00F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946CD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DC_1A-3A-21A-42C_n79C_UL_3A_n79C</w:t>
            </w:r>
          </w:p>
        </w:tc>
        <w:tc>
          <w:tcPr>
            <w:tcW w:w="270" w:type="pct"/>
            <w:tcBorders>
              <w:top w:val="single" w:sz="4" w:space="0" w:color="auto"/>
              <w:left w:val="single" w:sz="4" w:space="0" w:color="auto"/>
              <w:bottom w:val="single" w:sz="4" w:space="0" w:color="auto"/>
              <w:right w:val="single" w:sz="4" w:space="0" w:color="auto"/>
            </w:tcBorders>
          </w:tcPr>
          <w:p w14:paraId="3C3F0F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A4111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D551A47"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4DDD4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D36F9F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11FC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D4A930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EA11A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DC_1A-3A-28A-42A_n77C_UL_3A_n77C</w:t>
            </w:r>
          </w:p>
        </w:tc>
        <w:tc>
          <w:tcPr>
            <w:tcW w:w="270" w:type="pct"/>
            <w:tcBorders>
              <w:top w:val="single" w:sz="4" w:space="0" w:color="auto"/>
              <w:left w:val="single" w:sz="4" w:space="0" w:color="auto"/>
              <w:bottom w:val="single" w:sz="4" w:space="0" w:color="auto"/>
              <w:right w:val="single" w:sz="4" w:space="0" w:color="auto"/>
            </w:tcBorders>
          </w:tcPr>
          <w:p w14:paraId="2581F2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54397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D1C544E"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2DAE7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2FEC81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34F89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F82944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0F6D6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DC_1A-3A-28A-42A_n78C_UL_3A_n78C</w:t>
            </w:r>
          </w:p>
        </w:tc>
        <w:tc>
          <w:tcPr>
            <w:tcW w:w="270" w:type="pct"/>
            <w:tcBorders>
              <w:top w:val="single" w:sz="4" w:space="0" w:color="auto"/>
              <w:left w:val="single" w:sz="4" w:space="0" w:color="auto"/>
              <w:bottom w:val="single" w:sz="4" w:space="0" w:color="auto"/>
              <w:right w:val="single" w:sz="4" w:space="0" w:color="auto"/>
            </w:tcBorders>
          </w:tcPr>
          <w:p w14:paraId="189467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04A0C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3BFC8A3"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F80B5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7D2D03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D8B99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2A2E3E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F7F16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DC_1A-3A-28A-42A_n79C_UL_3A_n79C</w:t>
            </w:r>
          </w:p>
        </w:tc>
        <w:tc>
          <w:tcPr>
            <w:tcW w:w="270" w:type="pct"/>
            <w:tcBorders>
              <w:top w:val="single" w:sz="4" w:space="0" w:color="auto"/>
              <w:left w:val="single" w:sz="4" w:space="0" w:color="auto"/>
              <w:bottom w:val="single" w:sz="4" w:space="0" w:color="auto"/>
              <w:right w:val="single" w:sz="4" w:space="0" w:color="auto"/>
            </w:tcBorders>
          </w:tcPr>
          <w:p w14:paraId="398E00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7A36E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3C19EF8"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5FC7D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26425F3"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71097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E452CB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E0D00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DC_1A-3A-28A-42C_n77C_UL_3A_n77C</w:t>
            </w:r>
          </w:p>
        </w:tc>
        <w:tc>
          <w:tcPr>
            <w:tcW w:w="270" w:type="pct"/>
            <w:tcBorders>
              <w:top w:val="single" w:sz="4" w:space="0" w:color="auto"/>
              <w:left w:val="single" w:sz="4" w:space="0" w:color="auto"/>
              <w:bottom w:val="single" w:sz="4" w:space="0" w:color="auto"/>
              <w:right w:val="single" w:sz="4" w:space="0" w:color="auto"/>
            </w:tcBorders>
          </w:tcPr>
          <w:p w14:paraId="63C736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C7665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5224F6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04BF3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CCD8A6D"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44460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283394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ED163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DC_1A-3A-28A-42C_n78C_UL_3A_n78C</w:t>
            </w:r>
          </w:p>
        </w:tc>
        <w:tc>
          <w:tcPr>
            <w:tcW w:w="270" w:type="pct"/>
            <w:tcBorders>
              <w:top w:val="single" w:sz="4" w:space="0" w:color="auto"/>
              <w:left w:val="single" w:sz="4" w:space="0" w:color="auto"/>
              <w:bottom w:val="single" w:sz="4" w:space="0" w:color="auto"/>
              <w:right w:val="single" w:sz="4" w:space="0" w:color="auto"/>
            </w:tcBorders>
          </w:tcPr>
          <w:p w14:paraId="61DADC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44C29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8D3706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28C9C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74991C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C6966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016712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F3A19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DC_1A-3A-28A-42C_n79C_UL_3A_n79C</w:t>
            </w:r>
          </w:p>
        </w:tc>
        <w:tc>
          <w:tcPr>
            <w:tcW w:w="270" w:type="pct"/>
            <w:tcBorders>
              <w:top w:val="single" w:sz="4" w:space="0" w:color="auto"/>
              <w:left w:val="single" w:sz="4" w:space="0" w:color="auto"/>
              <w:bottom w:val="single" w:sz="4" w:space="0" w:color="auto"/>
              <w:right w:val="single" w:sz="4" w:space="0" w:color="auto"/>
            </w:tcBorders>
          </w:tcPr>
          <w:p w14:paraId="32EAD4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5E07D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038691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2424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88C61C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C901F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41B3B6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7FEFF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DC_1A-19A-21A-42A_n77C_UL_1A_n77C</w:t>
            </w:r>
          </w:p>
        </w:tc>
        <w:tc>
          <w:tcPr>
            <w:tcW w:w="270" w:type="pct"/>
            <w:tcBorders>
              <w:top w:val="single" w:sz="4" w:space="0" w:color="auto"/>
              <w:left w:val="single" w:sz="4" w:space="0" w:color="auto"/>
              <w:bottom w:val="single" w:sz="4" w:space="0" w:color="auto"/>
              <w:right w:val="single" w:sz="4" w:space="0" w:color="auto"/>
            </w:tcBorders>
          </w:tcPr>
          <w:p w14:paraId="4C90CC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A0117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E97F8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6CF5C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C24315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386C4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AD80F2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3C39A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DC_1A-19A-21A-42A_n77C_UL_21A_n77C</w:t>
            </w:r>
          </w:p>
        </w:tc>
        <w:tc>
          <w:tcPr>
            <w:tcW w:w="270" w:type="pct"/>
            <w:tcBorders>
              <w:top w:val="single" w:sz="4" w:space="0" w:color="auto"/>
              <w:left w:val="single" w:sz="4" w:space="0" w:color="auto"/>
              <w:bottom w:val="single" w:sz="4" w:space="0" w:color="auto"/>
              <w:right w:val="single" w:sz="4" w:space="0" w:color="auto"/>
            </w:tcBorders>
          </w:tcPr>
          <w:p w14:paraId="320107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C8D79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A6B082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7256F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2FA01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81CFB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6C3CF8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DC8EA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DC_1A-19A-21A-42A_n78C_UL_1A_n78C</w:t>
            </w:r>
          </w:p>
        </w:tc>
        <w:tc>
          <w:tcPr>
            <w:tcW w:w="270" w:type="pct"/>
            <w:tcBorders>
              <w:top w:val="single" w:sz="4" w:space="0" w:color="auto"/>
              <w:left w:val="single" w:sz="4" w:space="0" w:color="auto"/>
              <w:bottom w:val="single" w:sz="4" w:space="0" w:color="auto"/>
              <w:right w:val="single" w:sz="4" w:space="0" w:color="auto"/>
            </w:tcBorders>
          </w:tcPr>
          <w:p w14:paraId="3FD1AE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A22D0A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4ABB10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9B2ED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05000C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83BBC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F7A5AD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0FD9B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DC_1A-19A-21A-42A_n78C_UL_21A_n78C</w:t>
            </w:r>
          </w:p>
        </w:tc>
        <w:tc>
          <w:tcPr>
            <w:tcW w:w="270" w:type="pct"/>
            <w:tcBorders>
              <w:top w:val="single" w:sz="4" w:space="0" w:color="auto"/>
              <w:left w:val="single" w:sz="4" w:space="0" w:color="auto"/>
              <w:bottom w:val="single" w:sz="4" w:space="0" w:color="auto"/>
              <w:right w:val="single" w:sz="4" w:space="0" w:color="auto"/>
            </w:tcBorders>
          </w:tcPr>
          <w:p w14:paraId="3C4EE9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A711C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06D161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3F629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5A2307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A295A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7C0B81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3FB07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DC_1A-19A-21A-42A_n79C_UL_19A_n79C</w:t>
            </w:r>
          </w:p>
        </w:tc>
        <w:tc>
          <w:tcPr>
            <w:tcW w:w="270" w:type="pct"/>
            <w:tcBorders>
              <w:top w:val="single" w:sz="4" w:space="0" w:color="auto"/>
              <w:left w:val="single" w:sz="4" w:space="0" w:color="auto"/>
              <w:bottom w:val="single" w:sz="4" w:space="0" w:color="auto"/>
              <w:right w:val="single" w:sz="4" w:space="0" w:color="auto"/>
            </w:tcBorders>
          </w:tcPr>
          <w:p w14:paraId="604D32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C96B3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C6DA05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4AD9B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32F77CF"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F1445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3726AF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763FD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DC_1A-19A-21A-42A_n79C_UL_1A_n79C</w:t>
            </w:r>
          </w:p>
        </w:tc>
        <w:tc>
          <w:tcPr>
            <w:tcW w:w="270" w:type="pct"/>
            <w:tcBorders>
              <w:top w:val="single" w:sz="4" w:space="0" w:color="auto"/>
              <w:left w:val="single" w:sz="4" w:space="0" w:color="auto"/>
              <w:bottom w:val="single" w:sz="4" w:space="0" w:color="auto"/>
              <w:right w:val="single" w:sz="4" w:space="0" w:color="auto"/>
            </w:tcBorders>
          </w:tcPr>
          <w:p w14:paraId="61EF2D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FB3F1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54CAB6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957A7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BD8A8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C7870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45FEBA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77E99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DC_1A-19A-21A-42A_n79C_UL_21A_n79C</w:t>
            </w:r>
          </w:p>
        </w:tc>
        <w:tc>
          <w:tcPr>
            <w:tcW w:w="270" w:type="pct"/>
            <w:tcBorders>
              <w:top w:val="single" w:sz="4" w:space="0" w:color="auto"/>
              <w:left w:val="single" w:sz="4" w:space="0" w:color="auto"/>
              <w:bottom w:val="single" w:sz="4" w:space="0" w:color="auto"/>
              <w:right w:val="single" w:sz="4" w:space="0" w:color="auto"/>
            </w:tcBorders>
          </w:tcPr>
          <w:p w14:paraId="1EDEB1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041C5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644970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061C0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126B97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5A635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D4D29A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EDF88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DC_1A-19A-21A-42C_n77C_UL_1A_n77C</w:t>
            </w:r>
          </w:p>
        </w:tc>
        <w:tc>
          <w:tcPr>
            <w:tcW w:w="270" w:type="pct"/>
            <w:tcBorders>
              <w:top w:val="single" w:sz="4" w:space="0" w:color="auto"/>
              <w:left w:val="single" w:sz="4" w:space="0" w:color="auto"/>
              <w:bottom w:val="single" w:sz="4" w:space="0" w:color="auto"/>
              <w:right w:val="single" w:sz="4" w:space="0" w:color="auto"/>
            </w:tcBorders>
          </w:tcPr>
          <w:p w14:paraId="00774C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BB939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BDF68F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4CAE1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63A3C4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3263F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09F954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44440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DC_1A-19A-21A-42C_n77C_UL_21A_n77C</w:t>
            </w:r>
          </w:p>
        </w:tc>
        <w:tc>
          <w:tcPr>
            <w:tcW w:w="270" w:type="pct"/>
            <w:tcBorders>
              <w:top w:val="single" w:sz="4" w:space="0" w:color="auto"/>
              <w:left w:val="single" w:sz="4" w:space="0" w:color="auto"/>
              <w:bottom w:val="single" w:sz="4" w:space="0" w:color="auto"/>
              <w:right w:val="single" w:sz="4" w:space="0" w:color="auto"/>
            </w:tcBorders>
          </w:tcPr>
          <w:p w14:paraId="495B8A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7D64F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3A432D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D4033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304D94C"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C10EE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A5729A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52E4F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DC_1A-19A-21A-42C_n78C_UL_1A_n78C</w:t>
            </w:r>
          </w:p>
        </w:tc>
        <w:tc>
          <w:tcPr>
            <w:tcW w:w="270" w:type="pct"/>
            <w:tcBorders>
              <w:top w:val="single" w:sz="4" w:space="0" w:color="auto"/>
              <w:left w:val="single" w:sz="4" w:space="0" w:color="auto"/>
              <w:bottom w:val="single" w:sz="4" w:space="0" w:color="auto"/>
              <w:right w:val="single" w:sz="4" w:space="0" w:color="auto"/>
            </w:tcBorders>
          </w:tcPr>
          <w:p w14:paraId="3CAD07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4F5E7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8C00EA4"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AFE99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44BCBDC"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AD862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BFCF8F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CE607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DC_1A-19A-21A-42C_n78C_UL_21A_n78C</w:t>
            </w:r>
          </w:p>
        </w:tc>
        <w:tc>
          <w:tcPr>
            <w:tcW w:w="270" w:type="pct"/>
            <w:tcBorders>
              <w:top w:val="single" w:sz="4" w:space="0" w:color="auto"/>
              <w:left w:val="single" w:sz="4" w:space="0" w:color="auto"/>
              <w:bottom w:val="single" w:sz="4" w:space="0" w:color="auto"/>
              <w:right w:val="single" w:sz="4" w:space="0" w:color="auto"/>
            </w:tcBorders>
          </w:tcPr>
          <w:p w14:paraId="3FC9A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6BE15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53B3AC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C4B3C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D66D57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D17FA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FEFA67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2E6FC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DC_1A-19A-21A-42C_n79C_UL_19A_n79C</w:t>
            </w:r>
          </w:p>
        </w:tc>
        <w:tc>
          <w:tcPr>
            <w:tcW w:w="270" w:type="pct"/>
            <w:tcBorders>
              <w:top w:val="single" w:sz="4" w:space="0" w:color="auto"/>
              <w:left w:val="single" w:sz="4" w:space="0" w:color="auto"/>
              <w:bottom w:val="single" w:sz="4" w:space="0" w:color="auto"/>
              <w:right w:val="single" w:sz="4" w:space="0" w:color="auto"/>
            </w:tcBorders>
          </w:tcPr>
          <w:p w14:paraId="6260A2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0449E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3803E2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9DC5E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61C0E1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D5564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55F053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7D251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DC_1A-19A-21A-42C_n79C_UL_1A_n79C</w:t>
            </w:r>
          </w:p>
        </w:tc>
        <w:tc>
          <w:tcPr>
            <w:tcW w:w="270" w:type="pct"/>
            <w:tcBorders>
              <w:top w:val="single" w:sz="4" w:space="0" w:color="auto"/>
              <w:left w:val="single" w:sz="4" w:space="0" w:color="auto"/>
              <w:bottom w:val="single" w:sz="4" w:space="0" w:color="auto"/>
              <w:right w:val="single" w:sz="4" w:space="0" w:color="auto"/>
            </w:tcBorders>
          </w:tcPr>
          <w:p w14:paraId="2A855B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92177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3E360D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507C3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5D6399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66BEC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6B6450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957CB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DC_1A-19A-21A-42C_n79C_UL_21A_n79C</w:t>
            </w:r>
          </w:p>
        </w:tc>
        <w:tc>
          <w:tcPr>
            <w:tcW w:w="270" w:type="pct"/>
            <w:tcBorders>
              <w:top w:val="single" w:sz="4" w:space="0" w:color="auto"/>
              <w:left w:val="single" w:sz="4" w:space="0" w:color="auto"/>
              <w:bottom w:val="single" w:sz="4" w:space="0" w:color="auto"/>
              <w:right w:val="single" w:sz="4" w:space="0" w:color="auto"/>
            </w:tcBorders>
          </w:tcPr>
          <w:p w14:paraId="582A84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22612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99CA8A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9FDC6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7B089A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A9D7C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D3A07A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982FA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DC_3A-19A-21A-42C_n78C_UL_19A_n78C</w:t>
            </w:r>
          </w:p>
        </w:tc>
        <w:tc>
          <w:tcPr>
            <w:tcW w:w="270" w:type="pct"/>
            <w:tcBorders>
              <w:top w:val="single" w:sz="4" w:space="0" w:color="auto"/>
              <w:left w:val="single" w:sz="4" w:space="0" w:color="auto"/>
              <w:bottom w:val="single" w:sz="4" w:space="0" w:color="auto"/>
              <w:right w:val="single" w:sz="4" w:space="0" w:color="auto"/>
            </w:tcBorders>
          </w:tcPr>
          <w:p w14:paraId="10C0B7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C5106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B81E7D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1A6FC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445B5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F71D6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477E44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64559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DC_3A-19A-21A-42C_n77C_UL_19A_n77C</w:t>
            </w:r>
          </w:p>
        </w:tc>
        <w:tc>
          <w:tcPr>
            <w:tcW w:w="270" w:type="pct"/>
            <w:tcBorders>
              <w:top w:val="single" w:sz="4" w:space="0" w:color="auto"/>
              <w:left w:val="single" w:sz="4" w:space="0" w:color="auto"/>
              <w:bottom w:val="single" w:sz="4" w:space="0" w:color="auto"/>
              <w:right w:val="single" w:sz="4" w:space="0" w:color="auto"/>
            </w:tcBorders>
          </w:tcPr>
          <w:p w14:paraId="2D9210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7954C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59B29F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CA4AB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44A0ED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2813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273D2C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67D6A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DC_3A-19A-21A-42A_n78C_UL_19A_n78C</w:t>
            </w:r>
          </w:p>
        </w:tc>
        <w:tc>
          <w:tcPr>
            <w:tcW w:w="270" w:type="pct"/>
            <w:tcBorders>
              <w:top w:val="single" w:sz="4" w:space="0" w:color="auto"/>
              <w:left w:val="single" w:sz="4" w:space="0" w:color="auto"/>
              <w:bottom w:val="single" w:sz="4" w:space="0" w:color="auto"/>
              <w:right w:val="single" w:sz="4" w:space="0" w:color="auto"/>
            </w:tcBorders>
          </w:tcPr>
          <w:p w14:paraId="045A9B7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309F7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060EFC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DAB4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E498AD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66096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A756E4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06A1A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DC_3A-19A-21A-42A_n77C_UL_19A_n77C</w:t>
            </w:r>
          </w:p>
        </w:tc>
        <w:tc>
          <w:tcPr>
            <w:tcW w:w="270" w:type="pct"/>
            <w:tcBorders>
              <w:top w:val="single" w:sz="4" w:space="0" w:color="auto"/>
              <w:left w:val="single" w:sz="4" w:space="0" w:color="auto"/>
              <w:bottom w:val="single" w:sz="4" w:space="0" w:color="auto"/>
              <w:right w:val="single" w:sz="4" w:space="0" w:color="auto"/>
            </w:tcBorders>
          </w:tcPr>
          <w:p w14:paraId="4180A9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FF5B0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F8AEC34"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F9445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644E62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C3EA6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495655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613A7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DC_1A-21A-28A-42C_n77C_UL_1A_n77C</w:t>
            </w:r>
          </w:p>
        </w:tc>
        <w:tc>
          <w:tcPr>
            <w:tcW w:w="270" w:type="pct"/>
            <w:tcBorders>
              <w:top w:val="single" w:sz="4" w:space="0" w:color="auto"/>
              <w:left w:val="single" w:sz="4" w:space="0" w:color="auto"/>
              <w:bottom w:val="single" w:sz="4" w:space="0" w:color="auto"/>
              <w:right w:val="single" w:sz="4" w:space="0" w:color="auto"/>
            </w:tcBorders>
          </w:tcPr>
          <w:p w14:paraId="3B0EBF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FE412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BB10F5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2A58B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3D2E43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C8991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9F87F7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25CA8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DC_1A-21A-28A_42A_n77C_UL_1A_n77C</w:t>
            </w:r>
          </w:p>
        </w:tc>
        <w:tc>
          <w:tcPr>
            <w:tcW w:w="270" w:type="pct"/>
            <w:tcBorders>
              <w:top w:val="single" w:sz="4" w:space="0" w:color="auto"/>
              <w:left w:val="single" w:sz="4" w:space="0" w:color="auto"/>
              <w:bottom w:val="single" w:sz="4" w:space="0" w:color="auto"/>
              <w:right w:val="single" w:sz="4" w:space="0" w:color="auto"/>
            </w:tcBorders>
          </w:tcPr>
          <w:p w14:paraId="17CA21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07636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03848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C0035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FEAB9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B0A01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E8219E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D3E01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DC_1A-21A-28A-42C_n77C_UL_21A_n77C</w:t>
            </w:r>
          </w:p>
        </w:tc>
        <w:tc>
          <w:tcPr>
            <w:tcW w:w="270" w:type="pct"/>
            <w:tcBorders>
              <w:top w:val="single" w:sz="4" w:space="0" w:color="auto"/>
              <w:left w:val="single" w:sz="4" w:space="0" w:color="auto"/>
              <w:bottom w:val="single" w:sz="4" w:space="0" w:color="auto"/>
              <w:right w:val="single" w:sz="4" w:space="0" w:color="auto"/>
            </w:tcBorders>
          </w:tcPr>
          <w:p w14:paraId="1ECE16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333A1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EBF81A7"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3DDC1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D544F0C"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6693E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D127FE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027EA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DC_1A-21A-28A_42A_n77C_UL_21A_n77C</w:t>
            </w:r>
          </w:p>
        </w:tc>
        <w:tc>
          <w:tcPr>
            <w:tcW w:w="270" w:type="pct"/>
            <w:tcBorders>
              <w:top w:val="single" w:sz="4" w:space="0" w:color="auto"/>
              <w:left w:val="single" w:sz="4" w:space="0" w:color="auto"/>
              <w:bottom w:val="single" w:sz="4" w:space="0" w:color="auto"/>
              <w:right w:val="single" w:sz="4" w:space="0" w:color="auto"/>
            </w:tcBorders>
          </w:tcPr>
          <w:p w14:paraId="365A98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C905C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926F43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6730DD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6E6A54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95E98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BBC5C0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9C0AC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DC_1A-21A-28A-42C_n77C_UL_28A_n77C</w:t>
            </w:r>
          </w:p>
        </w:tc>
        <w:tc>
          <w:tcPr>
            <w:tcW w:w="270" w:type="pct"/>
            <w:tcBorders>
              <w:top w:val="single" w:sz="4" w:space="0" w:color="auto"/>
              <w:left w:val="single" w:sz="4" w:space="0" w:color="auto"/>
              <w:bottom w:val="single" w:sz="4" w:space="0" w:color="auto"/>
              <w:right w:val="single" w:sz="4" w:space="0" w:color="auto"/>
            </w:tcBorders>
          </w:tcPr>
          <w:p w14:paraId="5FA031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F9E19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F35EC3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2B2BC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E07125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05659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0A9DFF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42277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DC_1A-21A-28A_42A_n77C_UL_28A_n77C</w:t>
            </w:r>
          </w:p>
        </w:tc>
        <w:tc>
          <w:tcPr>
            <w:tcW w:w="270" w:type="pct"/>
            <w:tcBorders>
              <w:top w:val="single" w:sz="4" w:space="0" w:color="auto"/>
              <w:left w:val="single" w:sz="4" w:space="0" w:color="auto"/>
              <w:bottom w:val="single" w:sz="4" w:space="0" w:color="auto"/>
              <w:right w:val="single" w:sz="4" w:space="0" w:color="auto"/>
            </w:tcBorders>
          </w:tcPr>
          <w:p w14:paraId="395884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3E878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86CA1B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A8570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C2D681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4FFB4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55A3FF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0029A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DC_3A-21A-28A-42C_n77C_UL_3A_n77C</w:t>
            </w:r>
          </w:p>
        </w:tc>
        <w:tc>
          <w:tcPr>
            <w:tcW w:w="270" w:type="pct"/>
            <w:tcBorders>
              <w:top w:val="single" w:sz="4" w:space="0" w:color="auto"/>
              <w:left w:val="single" w:sz="4" w:space="0" w:color="auto"/>
              <w:bottom w:val="single" w:sz="4" w:space="0" w:color="auto"/>
              <w:right w:val="single" w:sz="4" w:space="0" w:color="auto"/>
            </w:tcBorders>
          </w:tcPr>
          <w:p w14:paraId="2EFDF1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F165F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860B69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4A14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0060C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38D0D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47973A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253CA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DC_3A-21A-28A-42C_n77C_UL_21A_n77C</w:t>
            </w:r>
          </w:p>
        </w:tc>
        <w:tc>
          <w:tcPr>
            <w:tcW w:w="270" w:type="pct"/>
            <w:tcBorders>
              <w:top w:val="single" w:sz="4" w:space="0" w:color="auto"/>
              <w:left w:val="single" w:sz="4" w:space="0" w:color="auto"/>
              <w:bottom w:val="single" w:sz="4" w:space="0" w:color="auto"/>
              <w:right w:val="single" w:sz="4" w:space="0" w:color="auto"/>
            </w:tcBorders>
          </w:tcPr>
          <w:p w14:paraId="43981A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D4CD0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D9756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F78D9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A40370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C8C7B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3B9739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257A7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DC_3A-21A-28A-42C_n77C_UL_28A_n77C</w:t>
            </w:r>
          </w:p>
        </w:tc>
        <w:tc>
          <w:tcPr>
            <w:tcW w:w="270" w:type="pct"/>
            <w:tcBorders>
              <w:top w:val="single" w:sz="4" w:space="0" w:color="auto"/>
              <w:left w:val="single" w:sz="4" w:space="0" w:color="auto"/>
              <w:bottom w:val="single" w:sz="4" w:space="0" w:color="auto"/>
              <w:right w:val="single" w:sz="4" w:space="0" w:color="auto"/>
            </w:tcBorders>
          </w:tcPr>
          <w:p w14:paraId="37B79E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A48C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54B552E"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60FAC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4E800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892D3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EB6D7B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C9590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DC_3A-21A-28A_42A_n77C_UL_3A_n77C</w:t>
            </w:r>
          </w:p>
        </w:tc>
        <w:tc>
          <w:tcPr>
            <w:tcW w:w="270" w:type="pct"/>
            <w:tcBorders>
              <w:top w:val="single" w:sz="4" w:space="0" w:color="auto"/>
              <w:left w:val="single" w:sz="4" w:space="0" w:color="auto"/>
              <w:bottom w:val="single" w:sz="4" w:space="0" w:color="auto"/>
              <w:right w:val="single" w:sz="4" w:space="0" w:color="auto"/>
            </w:tcBorders>
          </w:tcPr>
          <w:p w14:paraId="60C8DA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6103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8D21D3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FB80E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3062D2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EFEC4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7D2B4C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77F5E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DC_1A-21A-28A-42C_n78C_UL_1A_n78C</w:t>
            </w:r>
          </w:p>
        </w:tc>
        <w:tc>
          <w:tcPr>
            <w:tcW w:w="270" w:type="pct"/>
            <w:tcBorders>
              <w:top w:val="single" w:sz="4" w:space="0" w:color="auto"/>
              <w:left w:val="single" w:sz="4" w:space="0" w:color="auto"/>
              <w:bottom w:val="single" w:sz="4" w:space="0" w:color="auto"/>
              <w:right w:val="single" w:sz="4" w:space="0" w:color="auto"/>
            </w:tcBorders>
          </w:tcPr>
          <w:p w14:paraId="5C67A2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EDE3E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F07605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908A9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C54B16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82613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9F9D9D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96F1D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DC_1A-21A-28A_42A_n78C_UL_1A_n78C</w:t>
            </w:r>
          </w:p>
        </w:tc>
        <w:tc>
          <w:tcPr>
            <w:tcW w:w="270" w:type="pct"/>
            <w:tcBorders>
              <w:top w:val="single" w:sz="4" w:space="0" w:color="auto"/>
              <w:left w:val="single" w:sz="4" w:space="0" w:color="auto"/>
              <w:bottom w:val="single" w:sz="4" w:space="0" w:color="auto"/>
              <w:right w:val="single" w:sz="4" w:space="0" w:color="auto"/>
            </w:tcBorders>
          </w:tcPr>
          <w:p w14:paraId="76BA49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3B0DB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D4842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DDE47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36AAF7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EDAC6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A75D70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12631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DC_1A-21A-28A-42C_n78C_UL_21A_n78C</w:t>
            </w:r>
          </w:p>
        </w:tc>
        <w:tc>
          <w:tcPr>
            <w:tcW w:w="270" w:type="pct"/>
            <w:tcBorders>
              <w:top w:val="single" w:sz="4" w:space="0" w:color="auto"/>
              <w:left w:val="single" w:sz="4" w:space="0" w:color="auto"/>
              <w:bottom w:val="single" w:sz="4" w:space="0" w:color="auto"/>
              <w:right w:val="single" w:sz="4" w:space="0" w:color="auto"/>
            </w:tcBorders>
          </w:tcPr>
          <w:p w14:paraId="2155DC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5E733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19DE47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151AC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55E0D1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428C0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B21839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5C77B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DC_1A-21A-28A_42A_n78C_UL_21A_n78C</w:t>
            </w:r>
          </w:p>
        </w:tc>
        <w:tc>
          <w:tcPr>
            <w:tcW w:w="270" w:type="pct"/>
            <w:tcBorders>
              <w:top w:val="single" w:sz="4" w:space="0" w:color="auto"/>
              <w:left w:val="single" w:sz="4" w:space="0" w:color="auto"/>
              <w:bottom w:val="single" w:sz="4" w:space="0" w:color="auto"/>
              <w:right w:val="single" w:sz="4" w:space="0" w:color="auto"/>
            </w:tcBorders>
          </w:tcPr>
          <w:p w14:paraId="60C90C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BE7BB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4079BC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2F11C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6F0A4C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8EEC5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97F2C7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FC11A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DC_1A-21A-28A-42C_n78C_UL_28A_n78C</w:t>
            </w:r>
          </w:p>
        </w:tc>
        <w:tc>
          <w:tcPr>
            <w:tcW w:w="270" w:type="pct"/>
            <w:tcBorders>
              <w:top w:val="single" w:sz="4" w:space="0" w:color="auto"/>
              <w:left w:val="single" w:sz="4" w:space="0" w:color="auto"/>
              <w:bottom w:val="single" w:sz="4" w:space="0" w:color="auto"/>
              <w:right w:val="single" w:sz="4" w:space="0" w:color="auto"/>
            </w:tcBorders>
          </w:tcPr>
          <w:p w14:paraId="1E2B55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F7F84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9F807C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B4E7E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D63A32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27765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016C8C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ED96F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DC_1A-21A-28A_42A_n78C_UL_28A_n78C</w:t>
            </w:r>
          </w:p>
        </w:tc>
        <w:tc>
          <w:tcPr>
            <w:tcW w:w="270" w:type="pct"/>
            <w:tcBorders>
              <w:top w:val="single" w:sz="4" w:space="0" w:color="auto"/>
              <w:left w:val="single" w:sz="4" w:space="0" w:color="auto"/>
              <w:bottom w:val="single" w:sz="4" w:space="0" w:color="auto"/>
              <w:right w:val="single" w:sz="4" w:space="0" w:color="auto"/>
            </w:tcBorders>
          </w:tcPr>
          <w:p w14:paraId="36A009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49E8E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1D1825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D82EA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25D8EC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A3AE2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9B6A37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5219A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DC_3A-21A-28A-42C_n78C_UL_3A_n78C</w:t>
            </w:r>
          </w:p>
        </w:tc>
        <w:tc>
          <w:tcPr>
            <w:tcW w:w="270" w:type="pct"/>
            <w:tcBorders>
              <w:top w:val="single" w:sz="4" w:space="0" w:color="auto"/>
              <w:left w:val="single" w:sz="4" w:space="0" w:color="auto"/>
              <w:bottom w:val="single" w:sz="4" w:space="0" w:color="auto"/>
              <w:right w:val="single" w:sz="4" w:space="0" w:color="auto"/>
            </w:tcBorders>
          </w:tcPr>
          <w:p w14:paraId="553EF3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B212E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2FC2FA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BDD8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132883D"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AA151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8A8E2F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EAB0F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DC_3A-21A-28A-42C_n78C_UL_21A_n78C</w:t>
            </w:r>
          </w:p>
        </w:tc>
        <w:tc>
          <w:tcPr>
            <w:tcW w:w="270" w:type="pct"/>
            <w:tcBorders>
              <w:top w:val="single" w:sz="4" w:space="0" w:color="auto"/>
              <w:left w:val="single" w:sz="4" w:space="0" w:color="auto"/>
              <w:bottom w:val="single" w:sz="4" w:space="0" w:color="auto"/>
              <w:right w:val="single" w:sz="4" w:space="0" w:color="auto"/>
            </w:tcBorders>
          </w:tcPr>
          <w:p w14:paraId="637171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2198B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908FDE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90213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FB16FB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51744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FEAEB1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218D2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DC_3A-21A-28A-42C_n78C_UL_28A_n78C</w:t>
            </w:r>
          </w:p>
        </w:tc>
        <w:tc>
          <w:tcPr>
            <w:tcW w:w="270" w:type="pct"/>
            <w:tcBorders>
              <w:top w:val="single" w:sz="4" w:space="0" w:color="auto"/>
              <w:left w:val="single" w:sz="4" w:space="0" w:color="auto"/>
              <w:bottom w:val="single" w:sz="4" w:space="0" w:color="auto"/>
              <w:right w:val="single" w:sz="4" w:space="0" w:color="auto"/>
            </w:tcBorders>
          </w:tcPr>
          <w:p w14:paraId="1D4254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AF4B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3F300E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C7732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3CFBD42"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39C58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71F471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24917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DC_3A-21A-28A_42A_n78C_UL_3A_n78C</w:t>
            </w:r>
          </w:p>
        </w:tc>
        <w:tc>
          <w:tcPr>
            <w:tcW w:w="270" w:type="pct"/>
            <w:tcBorders>
              <w:top w:val="single" w:sz="4" w:space="0" w:color="auto"/>
              <w:left w:val="single" w:sz="4" w:space="0" w:color="auto"/>
              <w:bottom w:val="single" w:sz="4" w:space="0" w:color="auto"/>
              <w:right w:val="single" w:sz="4" w:space="0" w:color="auto"/>
            </w:tcBorders>
          </w:tcPr>
          <w:p w14:paraId="6917CD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13C9A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D0523E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94004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7EF09B3"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853EF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069133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5F65B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DC_1A-21A-28A-42C_n79C_UL_1A_n79C</w:t>
            </w:r>
          </w:p>
        </w:tc>
        <w:tc>
          <w:tcPr>
            <w:tcW w:w="270" w:type="pct"/>
            <w:tcBorders>
              <w:top w:val="single" w:sz="4" w:space="0" w:color="auto"/>
              <w:left w:val="single" w:sz="4" w:space="0" w:color="auto"/>
              <w:bottom w:val="single" w:sz="4" w:space="0" w:color="auto"/>
              <w:right w:val="single" w:sz="4" w:space="0" w:color="auto"/>
            </w:tcBorders>
          </w:tcPr>
          <w:p w14:paraId="771B4F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DB4B1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8005364"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8C02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93FA38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97033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5B4EF2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A1380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DC_1A-21A-28A_42A_n79C_UL_1A_n79C</w:t>
            </w:r>
          </w:p>
        </w:tc>
        <w:tc>
          <w:tcPr>
            <w:tcW w:w="270" w:type="pct"/>
            <w:tcBorders>
              <w:top w:val="single" w:sz="4" w:space="0" w:color="auto"/>
              <w:left w:val="single" w:sz="4" w:space="0" w:color="auto"/>
              <w:bottom w:val="single" w:sz="4" w:space="0" w:color="auto"/>
              <w:right w:val="single" w:sz="4" w:space="0" w:color="auto"/>
            </w:tcBorders>
          </w:tcPr>
          <w:p w14:paraId="0944AF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B0BBB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C3625B3"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4514E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E45CB12"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68C76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A71651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94897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DC_1A-21A-28A-42C_n79C_UL_21A_n79C</w:t>
            </w:r>
          </w:p>
        </w:tc>
        <w:tc>
          <w:tcPr>
            <w:tcW w:w="270" w:type="pct"/>
            <w:tcBorders>
              <w:top w:val="single" w:sz="4" w:space="0" w:color="auto"/>
              <w:left w:val="single" w:sz="4" w:space="0" w:color="auto"/>
              <w:bottom w:val="single" w:sz="4" w:space="0" w:color="auto"/>
              <w:right w:val="single" w:sz="4" w:space="0" w:color="auto"/>
            </w:tcBorders>
          </w:tcPr>
          <w:p w14:paraId="20E7B5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4319A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E11FB6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2E554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2D5C60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E1A85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00CBD7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B407F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DC_1A-21A-28A_42A_n79C_UL_21A_n79C</w:t>
            </w:r>
          </w:p>
        </w:tc>
        <w:tc>
          <w:tcPr>
            <w:tcW w:w="270" w:type="pct"/>
            <w:tcBorders>
              <w:top w:val="single" w:sz="4" w:space="0" w:color="auto"/>
              <w:left w:val="single" w:sz="4" w:space="0" w:color="auto"/>
              <w:bottom w:val="single" w:sz="4" w:space="0" w:color="auto"/>
              <w:right w:val="single" w:sz="4" w:space="0" w:color="auto"/>
            </w:tcBorders>
          </w:tcPr>
          <w:p w14:paraId="147377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CB93A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9084EF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ECB7E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FC79E3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0DAF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3FD4C0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3CDCA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DC_1A-21A-28A-42C_n79C_UL_28A_n79C</w:t>
            </w:r>
          </w:p>
        </w:tc>
        <w:tc>
          <w:tcPr>
            <w:tcW w:w="270" w:type="pct"/>
            <w:tcBorders>
              <w:top w:val="single" w:sz="4" w:space="0" w:color="auto"/>
              <w:left w:val="single" w:sz="4" w:space="0" w:color="auto"/>
              <w:bottom w:val="single" w:sz="4" w:space="0" w:color="auto"/>
              <w:right w:val="single" w:sz="4" w:space="0" w:color="auto"/>
            </w:tcBorders>
          </w:tcPr>
          <w:p w14:paraId="08DDD6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183A9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3124A0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FADFA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06C2CF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104E6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6B157C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75B03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DC_1A-21A-28A_42A_n79C_UL_28A_n79C</w:t>
            </w:r>
          </w:p>
        </w:tc>
        <w:tc>
          <w:tcPr>
            <w:tcW w:w="270" w:type="pct"/>
            <w:tcBorders>
              <w:top w:val="single" w:sz="4" w:space="0" w:color="auto"/>
              <w:left w:val="single" w:sz="4" w:space="0" w:color="auto"/>
              <w:bottom w:val="single" w:sz="4" w:space="0" w:color="auto"/>
              <w:right w:val="single" w:sz="4" w:space="0" w:color="auto"/>
            </w:tcBorders>
          </w:tcPr>
          <w:p w14:paraId="19A187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4E933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16CA31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FB9CE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639849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7A101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A8D40F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C80B5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DC_3A-21A-28A-42C_n79C_UL_3A_n79C</w:t>
            </w:r>
          </w:p>
        </w:tc>
        <w:tc>
          <w:tcPr>
            <w:tcW w:w="270" w:type="pct"/>
            <w:tcBorders>
              <w:top w:val="single" w:sz="4" w:space="0" w:color="auto"/>
              <w:left w:val="single" w:sz="4" w:space="0" w:color="auto"/>
              <w:bottom w:val="single" w:sz="4" w:space="0" w:color="auto"/>
              <w:right w:val="single" w:sz="4" w:space="0" w:color="auto"/>
            </w:tcBorders>
          </w:tcPr>
          <w:p w14:paraId="20B051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72353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15073F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67CCF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D24B70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48E84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C396B0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8026C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DC_3A-21A-28A-42C_n79C_UL_21A_n79C</w:t>
            </w:r>
          </w:p>
        </w:tc>
        <w:tc>
          <w:tcPr>
            <w:tcW w:w="270" w:type="pct"/>
            <w:tcBorders>
              <w:top w:val="single" w:sz="4" w:space="0" w:color="auto"/>
              <w:left w:val="single" w:sz="4" w:space="0" w:color="auto"/>
              <w:bottom w:val="single" w:sz="4" w:space="0" w:color="auto"/>
              <w:right w:val="single" w:sz="4" w:space="0" w:color="auto"/>
            </w:tcBorders>
          </w:tcPr>
          <w:p w14:paraId="301C32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4D1E2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2EA6046"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47C44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526D5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B3A72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030163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1CBBB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DC_3A-21A-28A-42C_n79C_UL_28A_n79C</w:t>
            </w:r>
          </w:p>
        </w:tc>
        <w:tc>
          <w:tcPr>
            <w:tcW w:w="270" w:type="pct"/>
            <w:tcBorders>
              <w:top w:val="single" w:sz="4" w:space="0" w:color="auto"/>
              <w:left w:val="single" w:sz="4" w:space="0" w:color="auto"/>
              <w:bottom w:val="single" w:sz="4" w:space="0" w:color="auto"/>
              <w:right w:val="single" w:sz="4" w:space="0" w:color="auto"/>
            </w:tcBorders>
          </w:tcPr>
          <w:p w14:paraId="2FF302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8BB5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649BCA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5D673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F22C7D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45872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1CEE6C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FD036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DC_3A-21A-28A_42A_n79C_UL_3A_n79C</w:t>
            </w:r>
          </w:p>
        </w:tc>
        <w:tc>
          <w:tcPr>
            <w:tcW w:w="270" w:type="pct"/>
            <w:tcBorders>
              <w:top w:val="single" w:sz="4" w:space="0" w:color="auto"/>
              <w:left w:val="single" w:sz="4" w:space="0" w:color="auto"/>
              <w:bottom w:val="single" w:sz="4" w:space="0" w:color="auto"/>
              <w:right w:val="single" w:sz="4" w:space="0" w:color="auto"/>
            </w:tcBorders>
          </w:tcPr>
          <w:p w14:paraId="01D46B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D39CC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D68447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41675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C94361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CEB81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A62F02" w14:paraId="6EE5EE1B"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31269E20" w14:textId="41EDA2B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DL_1A-3A-7A-28A_n28A_UL_1A_n28A</w:t>
            </w:r>
          </w:p>
        </w:tc>
        <w:tc>
          <w:tcPr>
            <w:tcW w:w="270" w:type="pct"/>
            <w:tcBorders>
              <w:top w:val="single" w:sz="4" w:space="0" w:color="auto"/>
              <w:left w:val="single" w:sz="4" w:space="0" w:color="auto"/>
              <w:bottom w:val="single" w:sz="4" w:space="0" w:color="auto"/>
              <w:right w:val="single" w:sz="4" w:space="0" w:color="auto"/>
            </w:tcBorders>
          </w:tcPr>
          <w:p w14:paraId="318D1129" w14:textId="5488281C"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BD81C14" w14:textId="0677AE0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CB9D7FF"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0A03C57" w14:textId="784DDFF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377BE5"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198D31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6DEFE2CB"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05EC6983" w14:textId="385B7BE3"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DL_1A-3A-7A-28A_n28A_UL_3A_n28A</w:t>
            </w:r>
          </w:p>
        </w:tc>
        <w:tc>
          <w:tcPr>
            <w:tcW w:w="270" w:type="pct"/>
            <w:tcBorders>
              <w:top w:val="single" w:sz="4" w:space="0" w:color="auto"/>
              <w:left w:val="single" w:sz="4" w:space="0" w:color="auto"/>
              <w:bottom w:val="single" w:sz="4" w:space="0" w:color="auto"/>
              <w:right w:val="single" w:sz="4" w:space="0" w:color="auto"/>
            </w:tcBorders>
          </w:tcPr>
          <w:p w14:paraId="5998890D" w14:textId="28AC824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BCE95FB" w14:textId="7D0F2E0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F5CAB5A"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268E7D" w14:textId="5E95AA0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F350F61"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19BB80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36270069"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26DC886C" w14:textId="4A65473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DL_1A-3A-7A-28A_n28A_UL_7A_n28A</w:t>
            </w:r>
          </w:p>
        </w:tc>
        <w:tc>
          <w:tcPr>
            <w:tcW w:w="270" w:type="pct"/>
            <w:tcBorders>
              <w:top w:val="single" w:sz="4" w:space="0" w:color="auto"/>
              <w:left w:val="single" w:sz="4" w:space="0" w:color="auto"/>
              <w:bottom w:val="single" w:sz="4" w:space="0" w:color="auto"/>
              <w:right w:val="single" w:sz="4" w:space="0" w:color="auto"/>
            </w:tcBorders>
          </w:tcPr>
          <w:p w14:paraId="756A68AE" w14:textId="2A68E078"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E3EC610" w14:textId="147821E1"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9410831"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EE3F200" w14:textId="2EA870F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9C7DEAA"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3B5F28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EAD693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11479949" w14:textId="5FB876C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DL_1A-3A-7A-28A_n28A_UL_28A_n28A</w:t>
            </w:r>
          </w:p>
        </w:tc>
        <w:tc>
          <w:tcPr>
            <w:tcW w:w="270" w:type="pct"/>
            <w:tcBorders>
              <w:top w:val="single" w:sz="4" w:space="0" w:color="auto"/>
              <w:left w:val="single" w:sz="4" w:space="0" w:color="auto"/>
              <w:bottom w:val="single" w:sz="4" w:space="0" w:color="auto"/>
              <w:right w:val="single" w:sz="4" w:space="0" w:color="auto"/>
            </w:tcBorders>
          </w:tcPr>
          <w:p w14:paraId="02D03088" w14:textId="42B07E9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7E28EED" w14:textId="07F439D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991D273"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A4340AA" w14:textId="0F0168F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1147B82"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9D2FFD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A04C0D5"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DA95C55" w14:textId="3F5C0403"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DL_1A-3C-7A-28A_n28A_UL_1A_n28A</w:t>
            </w:r>
          </w:p>
        </w:tc>
        <w:tc>
          <w:tcPr>
            <w:tcW w:w="270" w:type="pct"/>
            <w:tcBorders>
              <w:top w:val="single" w:sz="4" w:space="0" w:color="auto"/>
              <w:left w:val="single" w:sz="4" w:space="0" w:color="auto"/>
              <w:bottom w:val="single" w:sz="4" w:space="0" w:color="auto"/>
              <w:right w:val="single" w:sz="4" w:space="0" w:color="auto"/>
            </w:tcBorders>
          </w:tcPr>
          <w:p w14:paraId="1548196D" w14:textId="4812BA2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A04177C" w14:textId="117D87C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A059BF4"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43CCA6A" w14:textId="442504B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B2E1821"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26078B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678E5CD4"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73665A82" w14:textId="17CE839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DL_1A-3C-7A-28A_n28A_UL_3A_n28A</w:t>
            </w:r>
          </w:p>
        </w:tc>
        <w:tc>
          <w:tcPr>
            <w:tcW w:w="270" w:type="pct"/>
            <w:tcBorders>
              <w:top w:val="single" w:sz="4" w:space="0" w:color="auto"/>
              <w:left w:val="single" w:sz="4" w:space="0" w:color="auto"/>
              <w:bottom w:val="single" w:sz="4" w:space="0" w:color="auto"/>
              <w:right w:val="single" w:sz="4" w:space="0" w:color="auto"/>
            </w:tcBorders>
          </w:tcPr>
          <w:p w14:paraId="38AB10BB" w14:textId="689ABDF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5ADB82B" w14:textId="1377DBCC"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47F021E"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7811117" w14:textId="5B333F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D79712E"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6F7B2A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2BA42B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5B8C23E1" w14:textId="7837D3C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DL_1A-3C-7A-28A_n28A_UL_3C_n28A</w:t>
            </w:r>
          </w:p>
        </w:tc>
        <w:tc>
          <w:tcPr>
            <w:tcW w:w="270" w:type="pct"/>
            <w:tcBorders>
              <w:top w:val="single" w:sz="4" w:space="0" w:color="auto"/>
              <w:left w:val="single" w:sz="4" w:space="0" w:color="auto"/>
              <w:bottom w:val="single" w:sz="4" w:space="0" w:color="auto"/>
              <w:right w:val="single" w:sz="4" w:space="0" w:color="auto"/>
            </w:tcBorders>
          </w:tcPr>
          <w:p w14:paraId="2A495A0A" w14:textId="10C3B19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B0FE94E" w14:textId="3E80A7E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C762D9B"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CC045BD" w14:textId="5816A7A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7402080"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22BBB3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7AC037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3E9D30A1" w14:textId="68B7002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DL_1A-3C-7A-28A_n28A_UL_7A_n28A</w:t>
            </w:r>
          </w:p>
        </w:tc>
        <w:tc>
          <w:tcPr>
            <w:tcW w:w="270" w:type="pct"/>
            <w:tcBorders>
              <w:top w:val="single" w:sz="4" w:space="0" w:color="auto"/>
              <w:left w:val="single" w:sz="4" w:space="0" w:color="auto"/>
              <w:bottom w:val="single" w:sz="4" w:space="0" w:color="auto"/>
              <w:right w:val="single" w:sz="4" w:space="0" w:color="auto"/>
            </w:tcBorders>
          </w:tcPr>
          <w:p w14:paraId="2F5F7066" w14:textId="4F8E5FF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B67D6B6" w14:textId="24055C1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9A50644"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AEE4C2D" w14:textId="782A68F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2ED1C4A"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D62F05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3BFB599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2D0CCFDB" w14:textId="7CAB409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DL_1A-3C-7A-28A_n28A_UL_28A_n28A</w:t>
            </w:r>
          </w:p>
        </w:tc>
        <w:tc>
          <w:tcPr>
            <w:tcW w:w="270" w:type="pct"/>
            <w:tcBorders>
              <w:top w:val="single" w:sz="4" w:space="0" w:color="auto"/>
              <w:left w:val="single" w:sz="4" w:space="0" w:color="auto"/>
              <w:bottom w:val="single" w:sz="4" w:space="0" w:color="auto"/>
              <w:right w:val="single" w:sz="4" w:space="0" w:color="auto"/>
            </w:tcBorders>
          </w:tcPr>
          <w:p w14:paraId="5F8EDB2D" w14:textId="50D8BC7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67B264B" w14:textId="25C2E74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D78AFA9"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9F7CADF" w14:textId="0E09A78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22EBD1C"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619847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7C28EB12"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34A7DA15" w14:textId="412FD55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DL_1A-3A-7C-28A_n28A_UL_1A_n28A</w:t>
            </w:r>
          </w:p>
        </w:tc>
        <w:tc>
          <w:tcPr>
            <w:tcW w:w="270" w:type="pct"/>
            <w:tcBorders>
              <w:top w:val="single" w:sz="4" w:space="0" w:color="auto"/>
              <w:left w:val="single" w:sz="4" w:space="0" w:color="auto"/>
              <w:bottom w:val="single" w:sz="4" w:space="0" w:color="auto"/>
              <w:right w:val="single" w:sz="4" w:space="0" w:color="auto"/>
            </w:tcBorders>
          </w:tcPr>
          <w:p w14:paraId="26661945" w14:textId="6318C4D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5E4240A" w14:textId="48457D6C"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C476169"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970C174" w14:textId="236C606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5BA3D7B"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4D5765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30831B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48CF1616" w14:textId="2CE96CF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DL_1A-3A-7C-28A_n28A_UL_3A_n28A</w:t>
            </w:r>
          </w:p>
        </w:tc>
        <w:tc>
          <w:tcPr>
            <w:tcW w:w="270" w:type="pct"/>
            <w:tcBorders>
              <w:top w:val="single" w:sz="4" w:space="0" w:color="auto"/>
              <w:left w:val="single" w:sz="4" w:space="0" w:color="auto"/>
              <w:bottom w:val="single" w:sz="4" w:space="0" w:color="auto"/>
              <w:right w:val="single" w:sz="4" w:space="0" w:color="auto"/>
            </w:tcBorders>
          </w:tcPr>
          <w:p w14:paraId="4B8F3045" w14:textId="12069D5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F3B9E95" w14:textId="22D0043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D3F99F6"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C02586B" w14:textId="0FBBF78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106E9D9"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145EFA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11443902"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C66FA1C" w14:textId="213F002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DL_1A-3A-7C-28A_n28A_UL_7A_n28A</w:t>
            </w:r>
          </w:p>
        </w:tc>
        <w:tc>
          <w:tcPr>
            <w:tcW w:w="270" w:type="pct"/>
            <w:tcBorders>
              <w:top w:val="single" w:sz="4" w:space="0" w:color="auto"/>
              <w:left w:val="single" w:sz="4" w:space="0" w:color="auto"/>
              <w:bottom w:val="single" w:sz="4" w:space="0" w:color="auto"/>
              <w:right w:val="single" w:sz="4" w:space="0" w:color="auto"/>
            </w:tcBorders>
          </w:tcPr>
          <w:p w14:paraId="459607D3" w14:textId="08F6E01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7B6F99A" w14:textId="0200BEF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1925B84"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6CDB73C" w14:textId="3914169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CFB624C"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2F6CDD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6BFD4A6E"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014BAB2B" w14:textId="71AA9198"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DL_1A-3A-7C-28A_n28A_UL_7C_n28A</w:t>
            </w:r>
          </w:p>
        </w:tc>
        <w:tc>
          <w:tcPr>
            <w:tcW w:w="270" w:type="pct"/>
            <w:tcBorders>
              <w:top w:val="single" w:sz="4" w:space="0" w:color="auto"/>
              <w:left w:val="single" w:sz="4" w:space="0" w:color="auto"/>
              <w:bottom w:val="single" w:sz="4" w:space="0" w:color="auto"/>
              <w:right w:val="single" w:sz="4" w:space="0" w:color="auto"/>
            </w:tcBorders>
          </w:tcPr>
          <w:p w14:paraId="4EF22EE4" w14:textId="37A0773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BFDC95B" w14:textId="2209973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22275EA"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123AEB" w14:textId="52B468B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96B29F5"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F3554A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4A8F899"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F1D4DFA" w14:textId="64FA57C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DL_1A-3A-7C-28A_n28A_UL_28A_n28A</w:t>
            </w:r>
          </w:p>
        </w:tc>
        <w:tc>
          <w:tcPr>
            <w:tcW w:w="270" w:type="pct"/>
            <w:tcBorders>
              <w:top w:val="single" w:sz="4" w:space="0" w:color="auto"/>
              <w:left w:val="single" w:sz="4" w:space="0" w:color="auto"/>
              <w:bottom w:val="single" w:sz="4" w:space="0" w:color="auto"/>
              <w:right w:val="single" w:sz="4" w:space="0" w:color="auto"/>
            </w:tcBorders>
          </w:tcPr>
          <w:p w14:paraId="52455EF0" w14:textId="7306DF8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A58056A" w14:textId="69BA6DF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DD48063"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C4E1760" w14:textId="6E21181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AE3ADAA"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B8A534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1C154EC6"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2155D575" w14:textId="3019D62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DL_1A-3C-7C-28A_n28A_UL_1A_n28A</w:t>
            </w:r>
          </w:p>
        </w:tc>
        <w:tc>
          <w:tcPr>
            <w:tcW w:w="270" w:type="pct"/>
            <w:tcBorders>
              <w:top w:val="single" w:sz="4" w:space="0" w:color="auto"/>
              <w:left w:val="single" w:sz="4" w:space="0" w:color="auto"/>
              <w:bottom w:val="single" w:sz="4" w:space="0" w:color="auto"/>
              <w:right w:val="single" w:sz="4" w:space="0" w:color="auto"/>
            </w:tcBorders>
          </w:tcPr>
          <w:p w14:paraId="74EAB51B" w14:textId="6A3A6BB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B32B136" w14:textId="5E423BF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2C54DBF"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64445DE" w14:textId="06A69A6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439394D"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2582F2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D6D209D"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787BBB79" w14:textId="2E045F2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DL_1A-3C-7C-28A_n28A_UL_3A_n28A</w:t>
            </w:r>
          </w:p>
        </w:tc>
        <w:tc>
          <w:tcPr>
            <w:tcW w:w="270" w:type="pct"/>
            <w:tcBorders>
              <w:top w:val="single" w:sz="4" w:space="0" w:color="auto"/>
              <w:left w:val="single" w:sz="4" w:space="0" w:color="auto"/>
              <w:bottom w:val="single" w:sz="4" w:space="0" w:color="auto"/>
              <w:right w:val="single" w:sz="4" w:space="0" w:color="auto"/>
            </w:tcBorders>
          </w:tcPr>
          <w:p w14:paraId="3DD3FDFA" w14:textId="78C454B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8C344C1" w14:textId="1EF36EC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63146ED"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B7ACF62" w14:textId="407F208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172C1E9"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A85E34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3978366"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E89109B" w14:textId="7BEE01B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DL_1A-3C-7C-28A_n28A_UL_3C_n28A</w:t>
            </w:r>
          </w:p>
        </w:tc>
        <w:tc>
          <w:tcPr>
            <w:tcW w:w="270" w:type="pct"/>
            <w:tcBorders>
              <w:top w:val="single" w:sz="4" w:space="0" w:color="auto"/>
              <w:left w:val="single" w:sz="4" w:space="0" w:color="auto"/>
              <w:bottom w:val="single" w:sz="4" w:space="0" w:color="auto"/>
              <w:right w:val="single" w:sz="4" w:space="0" w:color="auto"/>
            </w:tcBorders>
          </w:tcPr>
          <w:p w14:paraId="1B4F07E4" w14:textId="74C59F0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1EE79CA" w14:textId="5C71C03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4C30A8E"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978D10F" w14:textId="681018E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AF926CF"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3529E8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189D8E13"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6988CEF" w14:textId="12E778D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DL_1A-3C-7C-28A_n28A_UL_7A_n28A</w:t>
            </w:r>
          </w:p>
        </w:tc>
        <w:tc>
          <w:tcPr>
            <w:tcW w:w="270" w:type="pct"/>
            <w:tcBorders>
              <w:top w:val="single" w:sz="4" w:space="0" w:color="auto"/>
              <w:left w:val="single" w:sz="4" w:space="0" w:color="auto"/>
              <w:bottom w:val="single" w:sz="4" w:space="0" w:color="auto"/>
              <w:right w:val="single" w:sz="4" w:space="0" w:color="auto"/>
            </w:tcBorders>
          </w:tcPr>
          <w:p w14:paraId="0563A576" w14:textId="551288F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ACF6447" w14:textId="431C8D6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146CB69"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3F67041" w14:textId="1827CB6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03D6A25"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F1DE31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770E4835"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F602286" w14:textId="39694198"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DL_1A-3C-7C-28A_n28A_UL_7C_n28A</w:t>
            </w:r>
          </w:p>
        </w:tc>
        <w:tc>
          <w:tcPr>
            <w:tcW w:w="270" w:type="pct"/>
            <w:tcBorders>
              <w:top w:val="single" w:sz="4" w:space="0" w:color="auto"/>
              <w:left w:val="single" w:sz="4" w:space="0" w:color="auto"/>
              <w:bottom w:val="single" w:sz="4" w:space="0" w:color="auto"/>
              <w:right w:val="single" w:sz="4" w:space="0" w:color="auto"/>
            </w:tcBorders>
          </w:tcPr>
          <w:p w14:paraId="561974A7" w14:textId="16063F4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99CFBD1" w14:textId="08B5950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6754FE7"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D8715A0" w14:textId="49B2CA3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2558A9F"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6B3B40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617A0E0"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79F50705" w14:textId="3923F7E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DL_1A-3C-7C-28A_n28A_UL_28A_n28A</w:t>
            </w:r>
          </w:p>
        </w:tc>
        <w:tc>
          <w:tcPr>
            <w:tcW w:w="270" w:type="pct"/>
            <w:tcBorders>
              <w:top w:val="single" w:sz="4" w:space="0" w:color="auto"/>
              <w:left w:val="single" w:sz="4" w:space="0" w:color="auto"/>
              <w:bottom w:val="single" w:sz="4" w:space="0" w:color="auto"/>
              <w:right w:val="single" w:sz="4" w:space="0" w:color="auto"/>
            </w:tcBorders>
          </w:tcPr>
          <w:p w14:paraId="481B4F11" w14:textId="33EA2D23"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AB50994" w14:textId="39D277D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E3D5AC3"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2CFEF8A" w14:textId="6B0488B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E254EFC"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53E8D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56AEE12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3836A0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DL_1A-3A-7A-28A_n7A_UL_1A_n7A</w:t>
            </w:r>
          </w:p>
        </w:tc>
        <w:tc>
          <w:tcPr>
            <w:tcW w:w="270" w:type="pct"/>
            <w:tcBorders>
              <w:top w:val="single" w:sz="4" w:space="0" w:color="auto"/>
              <w:left w:val="single" w:sz="4" w:space="0" w:color="auto"/>
              <w:bottom w:val="single" w:sz="4" w:space="0" w:color="auto"/>
              <w:right w:val="single" w:sz="4" w:space="0" w:color="auto"/>
            </w:tcBorders>
          </w:tcPr>
          <w:p w14:paraId="738727F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314387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9C821F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6DCD26E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259472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60B6CA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F54E3AA" w14:textId="77777777" w:rsidR="00A62F02" w:rsidRPr="004977CF" w:rsidRDefault="00A62F02" w:rsidP="00A62F02">
            <w:pPr>
              <w:pStyle w:val="TAL"/>
              <w:rPr>
                <w:rFonts w:ascii="Times New Roman" w:hAnsi="Times New Roman"/>
                <w:sz w:val="16"/>
                <w:szCs w:val="16"/>
              </w:rPr>
            </w:pPr>
          </w:p>
        </w:tc>
      </w:tr>
      <w:tr w:rsidR="00A62F02" w14:paraId="2ED0D4C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E005A5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lastRenderedPageBreak/>
              <w:t>DL_1A-3A-7A-28A_n7A_UL_3A_n7A</w:t>
            </w:r>
          </w:p>
        </w:tc>
        <w:tc>
          <w:tcPr>
            <w:tcW w:w="270" w:type="pct"/>
            <w:tcBorders>
              <w:top w:val="single" w:sz="4" w:space="0" w:color="auto"/>
              <w:left w:val="single" w:sz="4" w:space="0" w:color="auto"/>
              <w:bottom w:val="single" w:sz="4" w:space="0" w:color="auto"/>
              <w:right w:val="single" w:sz="4" w:space="0" w:color="auto"/>
            </w:tcBorders>
          </w:tcPr>
          <w:p w14:paraId="3E96151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EB405A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B487EA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27308B7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C640FC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5BD34A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69AE1AE" w14:textId="77777777" w:rsidR="00A62F02" w:rsidRPr="004977CF" w:rsidRDefault="00A62F02" w:rsidP="00A62F02">
            <w:pPr>
              <w:pStyle w:val="TAL"/>
              <w:rPr>
                <w:rFonts w:ascii="Times New Roman" w:hAnsi="Times New Roman"/>
                <w:sz w:val="16"/>
                <w:szCs w:val="16"/>
              </w:rPr>
            </w:pPr>
          </w:p>
        </w:tc>
      </w:tr>
      <w:tr w:rsidR="00A62F02" w14:paraId="1C0A41C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C7EFCC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DL_1A-3A-7A-28A_n7A_UL_7A_n7A</w:t>
            </w:r>
          </w:p>
        </w:tc>
        <w:tc>
          <w:tcPr>
            <w:tcW w:w="270" w:type="pct"/>
            <w:tcBorders>
              <w:top w:val="single" w:sz="4" w:space="0" w:color="auto"/>
              <w:left w:val="single" w:sz="4" w:space="0" w:color="auto"/>
              <w:bottom w:val="single" w:sz="4" w:space="0" w:color="auto"/>
              <w:right w:val="single" w:sz="4" w:space="0" w:color="auto"/>
            </w:tcBorders>
          </w:tcPr>
          <w:p w14:paraId="4EB34FA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002B35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2A636D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D92BF1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1B94E7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D03E9C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A2D044A" w14:textId="77777777" w:rsidR="00A62F02" w:rsidRPr="004977CF" w:rsidRDefault="00A62F02" w:rsidP="00A62F02">
            <w:pPr>
              <w:pStyle w:val="TAL"/>
              <w:rPr>
                <w:rFonts w:ascii="Times New Roman" w:hAnsi="Times New Roman"/>
                <w:sz w:val="16"/>
                <w:szCs w:val="16"/>
              </w:rPr>
            </w:pPr>
          </w:p>
        </w:tc>
      </w:tr>
      <w:tr w:rsidR="00A62F02" w14:paraId="5498257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08B5B2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DL_1A-3A-7A-28A_n7A_UL_28A_n7A</w:t>
            </w:r>
          </w:p>
        </w:tc>
        <w:tc>
          <w:tcPr>
            <w:tcW w:w="270" w:type="pct"/>
            <w:tcBorders>
              <w:top w:val="single" w:sz="4" w:space="0" w:color="auto"/>
              <w:left w:val="single" w:sz="4" w:space="0" w:color="auto"/>
              <w:bottom w:val="single" w:sz="4" w:space="0" w:color="auto"/>
              <w:right w:val="single" w:sz="4" w:space="0" w:color="auto"/>
            </w:tcBorders>
          </w:tcPr>
          <w:p w14:paraId="0D34761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0A2BCB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E2EEEC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198B45E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F04665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6D6C16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7C6E6FB" w14:textId="77777777" w:rsidR="00A62F02" w:rsidRPr="004977CF" w:rsidRDefault="00A62F02" w:rsidP="00A62F02">
            <w:pPr>
              <w:pStyle w:val="TAL"/>
              <w:rPr>
                <w:rFonts w:ascii="Times New Roman" w:hAnsi="Times New Roman"/>
                <w:sz w:val="16"/>
                <w:szCs w:val="16"/>
              </w:rPr>
            </w:pPr>
          </w:p>
        </w:tc>
      </w:tr>
      <w:tr w:rsidR="00A62F02" w14:paraId="2E04B2C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BE230D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DL_1A-1A-3A-7A-28A_n7A_UL_1A_n7A</w:t>
            </w:r>
          </w:p>
        </w:tc>
        <w:tc>
          <w:tcPr>
            <w:tcW w:w="270" w:type="pct"/>
            <w:tcBorders>
              <w:top w:val="single" w:sz="4" w:space="0" w:color="auto"/>
              <w:left w:val="single" w:sz="4" w:space="0" w:color="auto"/>
              <w:bottom w:val="single" w:sz="4" w:space="0" w:color="auto"/>
              <w:right w:val="single" w:sz="4" w:space="0" w:color="auto"/>
            </w:tcBorders>
          </w:tcPr>
          <w:p w14:paraId="5F79073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117ACA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447D91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136101D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B90091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FBA9B5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4E63179" w14:textId="77777777" w:rsidR="00A62F02" w:rsidRPr="004977CF" w:rsidRDefault="00A62F02" w:rsidP="00A62F02">
            <w:pPr>
              <w:pStyle w:val="TAL"/>
              <w:rPr>
                <w:rFonts w:ascii="Times New Roman" w:hAnsi="Times New Roman"/>
                <w:sz w:val="16"/>
                <w:szCs w:val="16"/>
              </w:rPr>
            </w:pPr>
          </w:p>
        </w:tc>
      </w:tr>
      <w:tr w:rsidR="00A62F02" w14:paraId="7504AC9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54AF1C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DL_1A-1A-3A-7A-28A_n7A_UL_3A_n7A</w:t>
            </w:r>
          </w:p>
        </w:tc>
        <w:tc>
          <w:tcPr>
            <w:tcW w:w="270" w:type="pct"/>
            <w:tcBorders>
              <w:top w:val="single" w:sz="4" w:space="0" w:color="auto"/>
              <w:left w:val="single" w:sz="4" w:space="0" w:color="auto"/>
              <w:bottom w:val="single" w:sz="4" w:space="0" w:color="auto"/>
              <w:right w:val="single" w:sz="4" w:space="0" w:color="auto"/>
            </w:tcBorders>
          </w:tcPr>
          <w:p w14:paraId="272B353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FA46BF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1CEFAC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1C76D35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597B6C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84B02B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0B54428" w14:textId="77777777" w:rsidR="00A62F02" w:rsidRPr="004977CF" w:rsidRDefault="00A62F02" w:rsidP="00A62F02">
            <w:pPr>
              <w:pStyle w:val="TAL"/>
              <w:rPr>
                <w:rFonts w:ascii="Times New Roman" w:hAnsi="Times New Roman"/>
                <w:sz w:val="16"/>
                <w:szCs w:val="16"/>
              </w:rPr>
            </w:pPr>
          </w:p>
        </w:tc>
      </w:tr>
      <w:tr w:rsidR="00A62F02" w14:paraId="19A24E3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F5DF2A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DL_1A-1A-3A-7A-28A_n7A_UL_7A_n7A</w:t>
            </w:r>
          </w:p>
        </w:tc>
        <w:tc>
          <w:tcPr>
            <w:tcW w:w="270" w:type="pct"/>
            <w:tcBorders>
              <w:top w:val="single" w:sz="4" w:space="0" w:color="auto"/>
              <w:left w:val="single" w:sz="4" w:space="0" w:color="auto"/>
              <w:bottom w:val="single" w:sz="4" w:space="0" w:color="auto"/>
              <w:right w:val="single" w:sz="4" w:space="0" w:color="auto"/>
            </w:tcBorders>
          </w:tcPr>
          <w:p w14:paraId="6232A36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BB3326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4A19C0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6EB364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88ECA3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8F07A3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C8C9E50" w14:textId="77777777" w:rsidR="00A62F02" w:rsidRPr="004977CF" w:rsidRDefault="00A62F02" w:rsidP="00A62F02">
            <w:pPr>
              <w:pStyle w:val="TAL"/>
              <w:rPr>
                <w:rFonts w:ascii="Times New Roman" w:hAnsi="Times New Roman"/>
                <w:sz w:val="16"/>
                <w:szCs w:val="16"/>
              </w:rPr>
            </w:pPr>
          </w:p>
        </w:tc>
      </w:tr>
      <w:tr w:rsidR="00A62F02" w14:paraId="6EA3F79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29F3DB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DL_1A-1A-3A-7A-28A_n7A_UL_28A_n7A</w:t>
            </w:r>
          </w:p>
        </w:tc>
        <w:tc>
          <w:tcPr>
            <w:tcW w:w="270" w:type="pct"/>
            <w:tcBorders>
              <w:top w:val="single" w:sz="4" w:space="0" w:color="auto"/>
              <w:left w:val="single" w:sz="4" w:space="0" w:color="auto"/>
              <w:bottom w:val="single" w:sz="4" w:space="0" w:color="auto"/>
              <w:right w:val="single" w:sz="4" w:space="0" w:color="auto"/>
            </w:tcBorders>
          </w:tcPr>
          <w:p w14:paraId="320F75F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62E42F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7CB658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2102D28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4540AE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733ACD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47A9B49" w14:textId="77777777" w:rsidR="00A62F02" w:rsidRPr="004977CF" w:rsidRDefault="00A62F02" w:rsidP="00A62F02">
            <w:pPr>
              <w:pStyle w:val="TAL"/>
              <w:rPr>
                <w:rFonts w:ascii="Times New Roman" w:hAnsi="Times New Roman"/>
                <w:sz w:val="16"/>
                <w:szCs w:val="16"/>
              </w:rPr>
            </w:pPr>
          </w:p>
        </w:tc>
      </w:tr>
      <w:tr w:rsidR="00A62F02" w14:paraId="5A1D88D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35D4A6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DL_1A-1A-3A-3A-7A-28A_n7A_UL_1A_n7A</w:t>
            </w:r>
          </w:p>
        </w:tc>
        <w:tc>
          <w:tcPr>
            <w:tcW w:w="270" w:type="pct"/>
            <w:tcBorders>
              <w:top w:val="single" w:sz="4" w:space="0" w:color="auto"/>
              <w:left w:val="single" w:sz="4" w:space="0" w:color="auto"/>
              <w:bottom w:val="single" w:sz="4" w:space="0" w:color="auto"/>
              <w:right w:val="single" w:sz="4" w:space="0" w:color="auto"/>
            </w:tcBorders>
          </w:tcPr>
          <w:p w14:paraId="4CFCD57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A972ED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4EC054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5D93709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C5293E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702448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D0C40C4" w14:textId="77777777" w:rsidR="00A62F02" w:rsidRPr="004977CF" w:rsidRDefault="00A62F02" w:rsidP="00A62F02">
            <w:pPr>
              <w:pStyle w:val="TAL"/>
              <w:rPr>
                <w:rFonts w:ascii="Times New Roman" w:hAnsi="Times New Roman"/>
                <w:sz w:val="16"/>
                <w:szCs w:val="16"/>
              </w:rPr>
            </w:pPr>
          </w:p>
        </w:tc>
      </w:tr>
      <w:tr w:rsidR="00A62F02" w14:paraId="5BFD4AF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A17F18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DL_1A-1A-3A-3A-7A-28A_n7A_UL_3A_n7A</w:t>
            </w:r>
          </w:p>
        </w:tc>
        <w:tc>
          <w:tcPr>
            <w:tcW w:w="270" w:type="pct"/>
            <w:tcBorders>
              <w:top w:val="single" w:sz="4" w:space="0" w:color="auto"/>
              <w:left w:val="single" w:sz="4" w:space="0" w:color="auto"/>
              <w:bottom w:val="single" w:sz="4" w:space="0" w:color="auto"/>
              <w:right w:val="single" w:sz="4" w:space="0" w:color="auto"/>
            </w:tcBorders>
          </w:tcPr>
          <w:p w14:paraId="4399BC2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BD51F6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A21B0F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98DEC3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4AAB0B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34A876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D38ED89" w14:textId="77777777" w:rsidR="00A62F02" w:rsidRPr="004977CF" w:rsidRDefault="00A62F02" w:rsidP="00A62F02">
            <w:pPr>
              <w:pStyle w:val="TAL"/>
              <w:rPr>
                <w:rFonts w:ascii="Times New Roman" w:hAnsi="Times New Roman"/>
                <w:sz w:val="16"/>
                <w:szCs w:val="16"/>
              </w:rPr>
            </w:pPr>
          </w:p>
        </w:tc>
      </w:tr>
      <w:tr w:rsidR="00A62F02" w14:paraId="61691DC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F31569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DL_1A-1A-3A-3A-7A-28A_n7A_UL_7A_n7A</w:t>
            </w:r>
          </w:p>
        </w:tc>
        <w:tc>
          <w:tcPr>
            <w:tcW w:w="270" w:type="pct"/>
            <w:tcBorders>
              <w:top w:val="single" w:sz="4" w:space="0" w:color="auto"/>
              <w:left w:val="single" w:sz="4" w:space="0" w:color="auto"/>
              <w:bottom w:val="single" w:sz="4" w:space="0" w:color="auto"/>
              <w:right w:val="single" w:sz="4" w:space="0" w:color="auto"/>
            </w:tcBorders>
          </w:tcPr>
          <w:p w14:paraId="42D3EAE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6E73FB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0831D6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10ACEE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6B15F3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D9FD09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7116554" w14:textId="77777777" w:rsidR="00A62F02" w:rsidRPr="004977CF" w:rsidRDefault="00A62F02" w:rsidP="00A62F02">
            <w:pPr>
              <w:pStyle w:val="TAL"/>
              <w:rPr>
                <w:rFonts w:ascii="Times New Roman" w:hAnsi="Times New Roman"/>
                <w:sz w:val="16"/>
                <w:szCs w:val="16"/>
              </w:rPr>
            </w:pPr>
          </w:p>
        </w:tc>
      </w:tr>
      <w:tr w:rsidR="00A62F02" w14:paraId="1BB87DB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8A777F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DL_1A-1A-3A-3A-7A-28A_n7A_UL_28A_n7A</w:t>
            </w:r>
          </w:p>
        </w:tc>
        <w:tc>
          <w:tcPr>
            <w:tcW w:w="270" w:type="pct"/>
            <w:tcBorders>
              <w:top w:val="single" w:sz="4" w:space="0" w:color="auto"/>
              <w:left w:val="single" w:sz="4" w:space="0" w:color="auto"/>
              <w:bottom w:val="single" w:sz="4" w:space="0" w:color="auto"/>
              <w:right w:val="single" w:sz="4" w:space="0" w:color="auto"/>
            </w:tcBorders>
          </w:tcPr>
          <w:p w14:paraId="6BB1119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2FBF0A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64BC54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3DC1EB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E9449B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9DD0AD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FF66CCB" w14:textId="77777777" w:rsidR="00A62F02" w:rsidRPr="004977CF" w:rsidRDefault="00A62F02" w:rsidP="00A62F02">
            <w:pPr>
              <w:pStyle w:val="TAL"/>
              <w:rPr>
                <w:rFonts w:ascii="Times New Roman" w:hAnsi="Times New Roman"/>
                <w:sz w:val="16"/>
                <w:szCs w:val="16"/>
              </w:rPr>
            </w:pPr>
          </w:p>
        </w:tc>
      </w:tr>
      <w:tr w:rsidR="00A62F02" w14:paraId="11B98C1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FBAAFE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DL_1A-3C-7A-28A_n7A_UL_1A_n7A</w:t>
            </w:r>
          </w:p>
        </w:tc>
        <w:tc>
          <w:tcPr>
            <w:tcW w:w="270" w:type="pct"/>
            <w:tcBorders>
              <w:top w:val="single" w:sz="4" w:space="0" w:color="auto"/>
              <w:left w:val="single" w:sz="4" w:space="0" w:color="auto"/>
              <w:bottom w:val="single" w:sz="4" w:space="0" w:color="auto"/>
              <w:right w:val="single" w:sz="4" w:space="0" w:color="auto"/>
            </w:tcBorders>
          </w:tcPr>
          <w:p w14:paraId="07FA875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126A8F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32DB4F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B847DB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24D887D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1E0F8C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EB50625" w14:textId="77777777" w:rsidR="00A62F02" w:rsidRPr="004977CF" w:rsidRDefault="00A62F02" w:rsidP="00A62F02">
            <w:pPr>
              <w:pStyle w:val="TAL"/>
              <w:rPr>
                <w:rFonts w:ascii="Times New Roman" w:hAnsi="Times New Roman"/>
                <w:sz w:val="16"/>
                <w:szCs w:val="16"/>
              </w:rPr>
            </w:pPr>
          </w:p>
        </w:tc>
      </w:tr>
      <w:tr w:rsidR="00A62F02" w14:paraId="64D9513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6400F3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DL_1A-3C-7A-28A_n7A_UL_3A_n7A</w:t>
            </w:r>
          </w:p>
        </w:tc>
        <w:tc>
          <w:tcPr>
            <w:tcW w:w="270" w:type="pct"/>
            <w:tcBorders>
              <w:top w:val="single" w:sz="4" w:space="0" w:color="auto"/>
              <w:left w:val="single" w:sz="4" w:space="0" w:color="auto"/>
              <w:bottom w:val="single" w:sz="4" w:space="0" w:color="auto"/>
              <w:right w:val="single" w:sz="4" w:space="0" w:color="auto"/>
            </w:tcBorders>
          </w:tcPr>
          <w:p w14:paraId="3295A2E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197488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3C6C10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AE917A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6B3CDB7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8BBA1B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136F81C" w14:textId="77777777" w:rsidR="00A62F02" w:rsidRPr="004977CF" w:rsidRDefault="00A62F02" w:rsidP="00A62F02">
            <w:pPr>
              <w:pStyle w:val="TAL"/>
              <w:rPr>
                <w:rFonts w:ascii="Times New Roman" w:hAnsi="Times New Roman"/>
                <w:sz w:val="16"/>
                <w:szCs w:val="16"/>
              </w:rPr>
            </w:pPr>
          </w:p>
        </w:tc>
      </w:tr>
      <w:tr w:rsidR="00A62F02" w14:paraId="4D6054C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00CAAE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DL_1A-3C-7A-28A_n7A_UL_3C_n7A</w:t>
            </w:r>
          </w:p>
        </w:tc>
        <w:tc>
          <w:tcPr>
            <w:tcW w:w="270" w:type="pct"/>
            <w:tcBorders>
              <w:top w:val="single" w:sz="4" w:space="0" w:color="auto"/>
              <w:left w:val="single" w:sz="4" w:space="0" w:color="auto"/>
              <w:bottom w:val="single" w:sz="4" w:space="0" w:color="auto"/>
              <w:right w:val="single" w:sz="4" w:space="0" w:color="auto"/>
            </w:tcBorders>
          </w:tcPr>
          <w:p w14:paraId="0106360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65405B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06BE3B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60B9C0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66E7DE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7E014C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A8AE42C" w14:textId="77777777" w:rsidR="00A62F02" w:rsidRPr="004977CF" w:rsidRDefault="00A62F02" w:rsidP="00A62F02">
            <w:pPr>
              <w:pStyle w:val="TAL"/>
              <w:rPr>
                <w:rFonts w:ascii="Times New Roman" w:hAnsi="Times New Roman"/>
                <w:sz w:val="16"/>
                <w:szCs w:val="16"/>
              </w:rPr>
            </w:pPr>
          </w:p>
        </w:tc>
      </w:tr>
      <w:tr w:rsidR="00A62F02" w14:paraId="7C9E73C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3A2677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DL_1A-3C-7A-28A_n7A_UL_7A_n7A</w:t>
            </w:r>
          </w:p>
        </w:tc>
        <w:tc>
          <w:tcPr>
            <w:tcW w:w="270" w:type="pct"/>
            <w:tcBorders>
              <w:top w:val="single" w:sz="4" w:space="0" w:color="auto"/>
              <w:left w:val="single" w:sz="4" w:space="0" w:color="auto"/>
              <w:bottom w:val="single" w:sz="4" w:space="0" w:color="auto"/>
              <w:right w:val="single" w:sz="4" w:space="0" w:color="auto"/>
            </w:tcBorders>
          </w:tcPr>
          <w:p w14:paraId="0867E0A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23194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18D76C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B11D2A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5CA68B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1211D5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E6F3DB1" w14:textId="77777777" w:rsidR="00A62F02" w:rsidRPr="004977CF" w:rsidRDefault="00A62F02" w:rsidP="00A62F02">
            <w:pPr>
              <w:pStyle w:val="TAL"/>
              <w:rPr>
                <w:rFonts w:ascii="Times New Roman" w:hAnsi="Times New Roman"/>
                <w:sz w:val="16"/>
                <w:szCs w:val="16"/>
              </w:rPr>
            </w:pPr>
          </w:p>
        </w:tc>
      </w:tr>
      <w:tr w:rsidR="00A62F02" w14:paraId="3A241E9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5CCC09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DL_1A-3C-7A-28A_n7A_UL_28A_n7A</w:t>
            </w:r>
          </w:p>
        </w:tc>
        <w:tc>
          <w:tcPr>
            <w:tcW w:w="270" w:type="pct"/>
            <w:tcBorders>
              <w:top w:val="single" w:sz="4" w:space="0" w:color="auto"/>
              <w:left w:val="single" w:sz="4" w:space="0" w:color="auto"/>
              <w:bottom w:val="single" w:sz="4" w:space="0" w:color="auto"/>
              <w:right w:val="single" w:sz="4" w:space="0" w:color="auto"/>
            </w:tcBorders>
          </w:tcPr>
          <w:p w14:paraId="7B05EB5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D239F6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AA666D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6CC32F3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6F6981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D36494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6A52FB5" w14:textId="77777777" w:rsidR="00A62F02" w:rsidRPr="004977CF" w:rsidRDefault="00A62F02" w:rsidP="00A62F02">
            <w:pPr>
              <w:pStyle w:val="TAL"/>
              <w:rPr>
                <w:rFonts w:ascii="Times New Roman" w:hAnsi="Times New Roman"/>
                <w:sz w:val="16"/>
                <w:szCs w:val="16"/>
              </w:rPr>
            </w:pPr>
          </w:p>
        </w:tc>
      </w:tr>
      <w:tr w:rsidR="00A62F02" w14:paraId="077962B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6B5D5E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DL_1A-3A-3A-7A-28A_n7A_UL_1A_n7A</w:t>
            </w:r>
          </w:p>
        </w:tc>
        <w:tc>
          <w:tcPr>
            <w:tcW w:w="270" w:type="pct"/>
            <w:tcBorders>
              <w:top w:val="single" w:sz="4" w:space="0" w:color="auto"/>
              <w:left w:val="single" w:sz="4" w:space="0" w:color="auto"/>
              <w:bottom w:val="single" w:sz="4" w:space="0" w:color="auto"/>
              <w:right w:val="single" w:sz="4" w:space="0" w:color="auto"/>
            </w:tcBorders>
          </w:tcPr>
          <w:p w14:paraId="58DCCDD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9D1D52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1E9F78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7CACEA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A662B2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C91DB7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29C7676" w14:textId="77777777" w:rsidR="00A62F02" w:rsidRPr="004977CF" w:rsidRDefault="00A62F02" w:rsidP="00A62F02">
            <w:pPr>
              <w:pStyle w:val="TAL"/>
              <w:rPr>
                <w:rFonts w:ascii="Times New Roman" w:hAnsi="Times New Roman"/>
                <w:sz w:val="16"/>
                <w:szCs w:val="16"/>
              </w:rPr>
            </w:pPr>
          </w:p>
        </w:tc>
      </w:tr>
      <w:tr w:rsidR="00A62F02" w14:paraId="3B669DDC"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6CDA64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DL_1A-3A-3A-7A-28A_n7A_UL_3A_n7A</w:t>
            </w:r>
          </w:p>
        </w:tc>
        <w:tc>
          <w:tcPr>
            <w:tcW w:w="270" w:type="pct"/>
            <w:tcBorders>
              <w:top w:val="single" w:sz="4" w:space="0" w:color="auto"/>
              <w:left w:val="single" w:sz="4" w:space="0" w:color="auto"/>
              <w:bottom w:val="single" w:sz="4" w:space="0" w:color="auto"/>
              <w:right w:val="single" w:sz="4" w:space="0" w:color="auto"/>
            </w:tcBorders>
          </w:tcPr>
          <w:p w14:paraId="2A70E5C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82C0A6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C9764E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7071C8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26DE57B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AD8A85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4BE80F9" w14:textId="77777777" w:rsidR="00A62F02" w:rsidRPr="004977CF" w:rsidRDefault="00A62F02" w:rsidP="00A62F02">
            <w:pPr>
              <w:pStyle w:val="TAL"/>
              <w:rPr>
                <w:rFonts w:ascii="Times New Roman" w:hAnsi="Times New Roman"/>
                <w:sz w:val="16"/>
                <w:szCs w:val="16"/>
              </w:rPr>
            </w:pPr>
          </w:p>
        </w:tc>
      </w:tr>
      <w:tr w:rsidR="00A62F02" w14:paraId="60BADC6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AC2CCB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DL_1A-3A-3A-7A-28A_n7A_UL_7A_n7A</w:t>
            </w:r>
          </w:p>
        </w:tc>
        <w:tc>
          <w:tcPr>
            <w:tcW w:w="270" w:type="pct"/>
            <w:tcBorders>
              <w:top w:val="single" w:sz="4" w:space="0" w:color="auto"/>
              <w:left w:val="single" w:sz="4" w:space="0" w:color="auto"/>
              <w:bottom w:val="single" w:sz="4" w:space="0" w:color="auto"/>
              <w:right w:val="single" w:sz="4" w:space="0" w:color="auto"/>
            </w:tcBorders>
          </w:tcPr>
          <w:p w14:paraId="4E35B4B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D61ED6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0DE437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59D00AF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D41AFE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C05E24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8C74BFD" w14:textId="77777777" w:rsidR="00A62F02" w:rsidRPr="004977CF" w:rsidRDefault="00A62F02" w:rsidP="00A62F02">
            <w:pPr>
              <w:pStyle w:val="TAL"/>
              <w:rPr>
                <w:rFonts w:ascii="Times New Roman" w:hAnsi="Times New Roman"/>
                <w:sz w:val="16"/>
                <w:szCs w:val="16"/>
              </w:rPr>
            </w:pPr>
          </w:p>
        </w:tc>
      </w:tr>
      <w:tr w:rsidR="00A62F02" w14:paraId="2684456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BA593A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DL_1A-3A-3A-7A-28A_n7A_UL_28A_n7A</w:t>
            </w:r>
          </w:p>
        </w:tc>
        <w:tc>
          <w:tcPr>
            <w:tcW w:w="270" w:type="pct"/>
            <w:tcBorders>
              <w:top w:val="single" w:sz="4" w:space="0" w:color="auto"/>
              <w:left w:val="single" w:sz="4" w:space="0" w:color="auto"/>
              <w:bottom w:val="single" w:sz="4" w:space="0" w:color="auto"/>
              <w:right w:val="single" w:sz="4" w:space="0" w:color="auto"/>
            </w:tcBorders>
          </w:tcPr>
          <w:p w14:paraId="1A1DAD9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F99E19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D70F06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0C31A8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7DE4E1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667A5E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154350E" w14:textId="77777777" w:rsidR="00A62F02" w:rsidRPr="004977CF" w:rsidRDefault="00A62F02" w:rsidP="00A62F02">
            <w:pPr>
              <w:pStyle w:val="TAL"/>
              <w:rPr>
                <w:rFonts w:ascii="Times New Roman" w:hAnsi="Times New Roman"/>
                <w:sz w:val="16"/>
                <w:szCs w:val="16"/>
              </w:rPr>
            </w:pPr>
          </w:p>
        </w:tc>
      </w:tr>
      <w:tr w:rsidR="00A62F02" w14:paraId="47292EF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B669EA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DL_1A-1A-3C-7A-28A_n7A_UL_1A_n7A</w:t>
            </w:r>
          </w:p>
        </w:tc>
        <w:tc>
          <w:tcPr>
            <w:tcW w:w="270" w:type="pct"/>
            <w:tcBorders>
              <w:top w:val="single" w:sz="4" w:space="0" w:color="auto"/>
              <w:left w:val="single" w:sz="4" w:space="0" w:color="auto"/>
              <w:bottom w:val="single" w:sz="4" w:space="0" w:color="auto"/>
              <w:right w:val="single" w:sz="4" w:space="0" w:color="auto"/>
            </w:tcBorders>
          </w:tcPr>
          <w:p w14:paraId="6AE0AB7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81F667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7AB133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90DD87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2336F84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EDF463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695429C" w14:textId="77777777" w:rsidR="00A62F02" w:rsidRPr="004977CF" w:rsidRDefault="00A62F02" w:rsidP="00A62F02">
            <w:pPr>
              <w:pStyle w:val="TAL"/>
              <w:rPr>
                <w:rFonts w:ascii="Times New Roman" w:hAnsi="Times New Roman"/>
                <w:sz w:val="16"/>
                <w:szCs w:val="16"/>
              </w:rPr>
            </w:pPr>
          </w:p>
        </w:tc>
      </w:tr>
      <w:tr w:rsidR="00A62F02" w14:paraId="6D27CBC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1FBA0D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DL_1A-1A-3C-7A-28A_n7A_UL_3A_n7A</w:t>
            </w:r>
          </w:p>
        </w:tc>
        <w:tc>
          <w:tcPr>
            <w:tcW w:w="270" w:type="pct"/>
            <w:tcBorders>
              <w:top w:val="single" w:sz="4" w:space="0" w:color="auto"/>
              <w:left w:val="single" w:sz="4" w:space="0" w:color="auto"/>
              <w:bottom w:val="single" w:sz="4" w:space="0" w:color="auto"/>
              <w:right w:val="single" w:sz="4" w:space="0" w:color="auto"/>
            </w:tcBorders>
          </w:tcPr>
          <w:p w14:paraId="7D55E2D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2EB6B2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C7AA17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7922EF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E1FE18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81C4CF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0C2684A" w14:textId="77777777" w:rsidR="00A62F02" w:rsidRPr="004977CF" w:rsidRDefault="00A62F02" w:rsidP="00A62F02">
            <w:pPr>
              <w:pStyle w:val="TAL"/>
              <w:rPr>
                <w:rFonts w:ascii="Times New Roman" w:hAnsi="Times New Roman"/>
                <w:sz w:val="16"/>
                <w:szCs w:val="16"/>
              </w:rPr>
            </w:pPr>
          </w:p>
        </w:tc>
      </w:tr>
      <w:tr w:rsidR="00A62F02" w14:paraId="21AF1C3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AC0821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DL_1A-1A-3C-7A-28A_n7A_UL_3C_n7A</w:t>
            </w:r>
          </w:p>
        </w:tc>
        <w:tc>
          <w:tcPr>
            <w:tcW w:w="270" w:type="pct"/>
            <w:tcBorders>
              <w:top w:val="single" w:sz="4" w:space="0" w:color="auto"/>
              <w:left w:val="single" w:sz="4" w:space="0" w:color="auto"/>
              <w:bottom w:val="single" w:sz="4" w:space="0" w:color="auto"/>
              <w:right w:val="single" w:sz="4" w:space="0" w:color="auto"/>
            </w:tcBorders>
          </w:tcPr>
          <w:p w14:paraId="364C1B4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0C03C7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9DCF68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CEB5E1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6C8523D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ABC012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9865672" w14:textId="77777777" w:rsidR="00A62F02" w:rsidRPr="004977CF" w:rsidRDefault="00A62F02" w:rsidP="00A62F02">
            <w:pPr>
              <w:pStyle w:val="TAL"/>
              <w:rPr>
                <w:rFonts w:ascii="Times New Roman" w:hAnsi="Times New Roman"/>
                <w:sz w:val="16"/>
                <w:szCs w:val="16"/>
              </w:rPr>
            </w:pPr>
          </w:p>
        </w:tc>
      </w:tr>
      <w:tr w:rsidR="00A62F02" w14:paraId="332D955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5DB65A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DL_1A-1A-3C-7A-28A_n7A_UL_7A_n7A</w:t>
            </w:r>
          </w:p>
        </w:tc>
        <w:tc>
          <w:tcPr>
            <w:tcW w:w="270" w:type="pct"/>
            <w:tcBorders>
              <w:top w:val="single" w:sz="4" w:space="0" w:color="auto"/>
              <w:left w:val="single" w:sz="4" w:space="0" w:color="auto"/>
              <w:bottom w:val="single" w:sz="4" w:space="0" w:color="auto"/>
              <w:right w:val="single" w:sz="4" w:space="0" w:color="auto"/>
            </w:tcBorders>
          </w:tcPr>
          <w:p w14:paraId="5CD72CB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5DBC7D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B8E6F0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245426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611E08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6DF9D3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B9E4E45" w14:textId="77777777" w:rsidR="00A62F02" w:rsidRPr="004977CF" w:rsidRDefault="00A62F02" w:rsidP="00A62F02">
            <w:pPr>
              <w:pStyle w:val="TAL"/>
              <w:rPr>
                <w:rFonts w:ascii="Times New Roman" w:hAnsi="Times New Roman"/>
                <w:sz w:val="16"/>
                <w:szCs w:val="16"/>
              </w:rPr>
            </w:pPr>
          </w:p>
        </w:tc>
      </w:tr>
      <w:tr w:rsidR="00A62F02" w14:paraId="2350B64C"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6C80AF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DL_1A-1A-3C-7A-28A_n7A_UL_28A_n7A</w:t>
            </w:r>
          </w:p>
        </w:tc>
        <w:tc>
          <w:tcPr>
            <w:tcW w:w="270" w:type="pct"/>
            <w:tcBorders>
              <w:top w:val="single" w:sz="4" w:space="0" w:color="auto"/>
              <w:left w:val="single" w:sz="4" w:space="0" w:color="auto"/>
              <w:bottom w:val="single" w:sz="4" w:space="0" w:color="auto"/>
              <w:right w:val="single" w:sz="4" w:space="0" w:color="auto"/>
            </w:tcBorders>
          </w:tcPr>
          <w:p w14:paraId="735A95E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536956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A0EE82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8EC5E7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EF07CE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AF39D6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EEB48B1" w14:textId="77777777" w:rsidR="00A62F02" w:rsidRPr="004977CF" w:rsidRDefault="00A62F02" w:rsidP="00A62F02">
            <w:pPr>
              <w:pStyle w:val="TAL"/>
              <w:rPr>
                <w:rFonts w:ascii="Times New Roman" w:hAnsi="Times New Roman"/>
                <w:sz w:val="16"/>
                <w:szCs w:val="16"/>
              </w:rPr>
            </w:pPr>
          </w:p>
        </w:tc>
      </w:tr>
      <w:tr w:rsidR="00A62F02" w:rsidRPr="00B373C9" w14:paraId="4EDF8DE4"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3A6D3012"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DC_2A-7A-13A-66A_n66A_UL_2A_n66A</w:t>
            </w:r>
          </w:p>
        </w:tc>
        <w:tc>
          <w:tcPr>
            <w:tcW w:w="270" w:type="pct"/>
            <w:tcBorders>
              <w:top w:val="single" w:sz="4" w:space="0" w:color="auto"/>
              <w:left w:val="single" w:sz="4" w:space="0" w:color="auto"/>
              <w:bottom w:val="single" w:sz="4" w:space="0" w:color="auto"/>
              <w:right w:val="single" w:sz="4" w:space="0" w:color="auto"/>
            </w:tcBorders>
          </w:tcPr>
          <w:p w14:paraId="09D9E381"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06F991DA"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2F5CFE56"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1D95EE2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1BDF126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7D111D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AA74A71"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067B8A55"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7153508C"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lastRenderedPageBreak/>
              <w:t>DC_2A-7A-13A-66A_n66A_UL_7A_n66A</w:t>
            </w:r>
          </w:p>
        </w:tc>
        <w:tc>
          <w:tcPr>
            <w:tcW w:w="270" w:type="pct"/>
            <w:tcBorders>
              <w:top w:val="single" w:sz="4" w:space="0" w:color="auto"/>
              <w:left w:val="single" w:sz="4" w:space="0" w:color="auto"/>
              <w:bottom w:val="single" w:sz="4" w:space="0" w:color="auto"/>
              <w:right w:val="single" w:sz="4" w:space="0" w:color="auto"/>
            </w:tcBorders>
          </w:tcPr>
          <w:p w14:paraId="2445FA34"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2B9C73BC"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2C10BAC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18DA491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09321D25"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294D39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286BFD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3B9DF9B8"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4C769AD3"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DC_2A-7A-13A-66A_n66A_UL_13A_n66A</w:t>
            </w:r>
          </w:p>
        </w:tc>
        <w:tc>
          <w:tcPr>
            <w:tcW w:w="270" w:type="pct"/>
            <w:tcBorders>
              <w:top w:val="single" w:sz="4" w:space="0" w:color="auto"/>
              <w:left w:val="single" w:sz="4" w:space="0" w:color="auto"/>
              <w:bottom w:val="single" w:sz="4" w:space="0" w:color="auto"/>
              <w:right w:val="single" w:sz="4" w:space="0" w:color="auto"/>
            </w:tcBorders>
          </w:tcPr>
          <w:p w14:paraId="7D1E671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12667F4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012CB19D"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2AA6951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53B1C6D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626937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0F329F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71BBC9A9"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3681CD9A"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DC_2A-7A-13A-66A_n66A_UL_66A_n66A</w:t>
            </w:r>
          </w:p>
        </w:tc>
        <w:tc>
          <w:tcPr>
            <w:tcW w:w="270" w:type="pct"/>
            <w:tcBorders>
              <w:top w:val="single" w:sz="4" w:space="0" w:color="auto"/>
              <w:left w:val="single" w:sz="4" w:space="0" w:color="auto"/>
              <w:bottom w:val="single" w:sz="4" w:space="0" w:color="auto"/>
              <w:right w:val="single" w:sz="4" w:space="0" w:color="auto"/>
            </w:tcBorders>
          </w:tcPr>
          <w:p w14:paraId="2CB96AE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60471794"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226065A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672980AD"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3E3A5D17"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01218F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3153AA5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13BFBDCB"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4C345FB7"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DC_2A-7C-13A-66A_n66A_UL_2A_n66A</w:t>
            </w:r>
          </w:p>
        </w:tc>
        <w:tc>
          <w:tcPr>
            <w:tcW w:w="270" w:type="pct"/>
            <w:tcBorders>
              <w:top w:val="single" w:sz="4" w:space="0" w:color="auto"/>
              <w:left w:val="single" w:sz="4" w:space="0" w:color="auto"/>
              <w:bottom w:val="single" w:sz="4" w:space="0" w:color="auto"/>
              <w:right w:val="single" w:sz="4" w:space="0" w:color="auto"/>
            </w:tcBorders>
          </w:tcPr>
          <w:p w14:paraId="1048CB1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53A51D5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006415A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1A9EBF1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5714D98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5E8E20A"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234842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3696E8E4"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3DE0C97F"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DC_2A-7C-13A-66A_n66A_UL_7A_n66A</w:t>
            </w:r>
          </w:p>
        </w:tc>
        <w:tc>
          <w:tcPr>
            <w:tcW w:w="270" w:type="pct"/>
            <w:tcBorders>
              <w:top w:val="single" w:sz="4" w:space="0" w:color="auto"/>
              <w:left w:val="single" w:sz="4" w:space="0" w:color="auto"/>
              <w:bottom w:val="single" w:sz="4" w:space="0" w:color="auto"/>
              <w:right w:val="single" w:sz="4" w:space="0" w:color="auto"/>
            </w:tcBorders>
          </w:tcPr>
          <w:p w14:paraId="739EE22D"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3157DEC5"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130A005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01BAC14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749472F6"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E0B48D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1F6729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47690A9E"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56714B18"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DC_2A-7C-13A-66A_n66A_UL_13A_n66A</w:t>
            </w:r>
          </w:p>
        </w:tc>
        <w:tc>
          <w:tcPr>
            <w:tcW w:w="270" w:type="pct"/>
            <w:tcBorders>
              <w:top w:val="single" w:sz="4" w:space="0" w:color="auto"/>
              <w:left w:val="single" w:sz="4" w:space="0" w:color="auto"/>
              <w:bottom w:val="single" w:sz="4" w:space="0" w:color="auto"/>
              <w:right w:val="single" w:sz="4" w:space="0" w:color="auto"/>
            </w:tcBorders>
          </w:tcPr>
          <w:p w14:paraId="535AB08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59324E6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79F7BEA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305B088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2F64066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B57717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4A7E0D4"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04907729"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23C934EE"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DC_2A-7C-13A-66A_n66A_UL_66A_n66A</w:t>
            </w:r>
          </w:p>
        </w:tc>
        <w:tc>
          <w:tcPr>
            <w:tcW w:w="270" w:type="pct"/>
            <w:tcBorders>
              <w:top w:val="single" w:sz="4" w:space="0" w:color="auto"/>
              <w:left w:val="single" w:sz="4" w:space="0" w:color="auto"/>
              <w:bottom w:val="single" w:sz="4" w:space="0" w:color="auto"/>
              <w:right w:val="single" w:sz="4" w:space="0" w:color="auto"/>
            </w:tcBorders>
          </w:tcPr>
          <w:p w14:paraId="790046A7"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1AA37DB7"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0D1A918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4F4CA1E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49ED1DC6"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89C0781"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4D899C9"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CC747F" w:rsidRPr="00B373C9" w14:paraId="3F971D07"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71127E54" w14:textId="52A79747"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DC_1A-3A-7A-8A_n78A</w:t>
            </w:r>
          </w:p>
        </w:tc>
        <w:tc>
          <w:tcPr>
            <w:tcW w:w="270" w:type="pct"/>
            <w:tcBorders>
              <w:top w:val="single" w:sz="4" w:space="0" w:color="auto"/>
              <w:left w:val="single" w:sz="4" w:space="0" w:color="auto"/>
              <w:bottom w:val="single" w:sz="4" w:space="0" w:color="auto"/>
              <w:right w:val="single" w:sz="4" w:space="0" w:color="auto"/>
            </w:tcBorders>
          </w:tcPr>
          <w:p w14:paraId="6D855346" w14:textId="02635377"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lang w:val="it-IT"/>
              </w:rPr>
              <w:t>Rel-15</w:t>
            </w:r>
          </w:p>
        </w:tc>
        <w:tc>
          <w:tcPr>
            <w:tcW w:w="828" w:type="pct"/>
            <w:tcBorders>
              <w:top w:val="single" w:sz="4" w:space="0" w:color="auto"/>
              <w:left w:val="single" w:sz="4" w:space="0" w:color="auto"/>
              <w:bottom w:val="single" w:sz="4" w:space="0" w:color="auto"/>
              <w:right w:val="single" w:sz="4" w:space="0" w:color="auto"/>
            </w:tcBorders>
          </w:tcPr>
          <w:p w14:paraId="2ED8A0E3" w14:textId="3785B973"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lang w:val="it-IT" w:eastAsia="zh-TW"/>
              </w:rPr>
              <w:t>Alper Ucar, Vodafone</w:t>
            </w:r>
          </w:p>
        </w:tc>
        <w:tc>
          <w:tcPr>
            <w:tcW w:w="859" w:type="pct"/>
            <w:tcBorders>
              <w:top w:val="single" w:sz="4" w:space="0" w:color="auto"/>
              <w:left w:val="single" w:sz="4" w:space="0" w:color="auto"/>
              <w:bottom w:val="single" w:sz="4" w:space="0" w:color="auto"/>
              <w:right w:val="single" w:sz="4" w:space="0" w:color="auto"/>
            </w:tcBorders>
          </w:tcPr>
          <w:p w14:paraId="47A0F311" w14:textId="2028339E"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37.716-41-11: R4-1909356</w:t>
            </w:r>
            <w:r w:rsidRPr="00CC747F">
              <w:rPr>
                <w:rFonts w:ascii="Times New Roman" w:hAnsi="Times New Roman"/>
                <w:sz w:val="16"/>
                <w:szCs w:val="18"/>
              </w:rPr>
              <w:br/>
              <w:t>38.101-3: R4-1909356</w:t>
            </w:r>
          </w:p>
        </w:tc>
        <w:tc>
          <w:tcPr>
            <w:tcW w:w="480" w:type="pct"/>
            <w:tcBorders>
              <w:top w:val="single" w:sz="4" w:space="0" w:color="auto"/>
              <w:left w:val="single" w:sz="4" w:space="0" w:color="auto"/>
              <w:bottom w:val="single" w:sz="4" w:space="0" w:color="auto"/>
              <w:right w:val="single" w:sz="4" w:space="0" w:color="auto"/>
            </w:tcBorders>
          </w:tcPr>
          <w:p w14:paraId="04999B69" w14:textId="4150FFC7"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Yes</w:t>
            </w:r>
          </w:p>
        </w:tc>
        <w:tc>
          <w:tcPr>
            <w:tcW w:w="480" w:type="pct"/>
            <w:tcBorders>
              <w:top w:val="single" w:sz="4" w:space="0" w:color="auto"/>
              <w:left w:val="single" w:sz="4" w:space="0" w:color="auto"/>
              <w:bottom w:val="single" w:sz="4" w:space="0" w:color="auto"/>
              <w:right w:val="single" w:sz="4" w:space="0" w:color="auto"/>
            </w:tcBorders>
          </w:tcPr>
          <w:p w14:paraId="13EBC285" w14:textId="5B7144CA"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Yes</w:t>
            </w:r>
          </w:p>
        </w:tc>
        <w:tc>
          <w:tcPr>
            <w:tcW w:w="819" w:type="pct"/>
            <w:tcBorders>
              <w:top w:val="single" w:sz="4" w:space="0" w:color="auto"/>
              <w:left w:val="single" w:sz="4" w:space="0" w:color="auto"/>
              <w:bottom w:val="single" w:sz="4" w:space="0" w:color="auto"/>
              <w:right w:val="single" w:sz="4" w:space="0" w:color="auto"/>
            </w:tcBorders>
          </w:tcPr>
          <w:p w14:paraId="569224B5" w14:textId="2368EEDF"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Completed</w:t>
            </w:r>
          </w:p>
        </w:tc>
      </w:tr>
    </w:tbl>
    <w:p w14:paraId="143B2BBB" w14:textId="77777777" w:rsidR="00E72C4C" w:rsidRPr="00D122A6" w:rsidRDefault="00E72C4C" w:rsidP="00E72C4C">
      <w:pPr>
        <w:rPr>
          <w:lang w:val="en-US" w:eastAsia="ja-JP"/>
        </w:rPr>
      </w:pPr>
    </w:p>
    <w:p w14:paraId="3D094EBE" w14:textId="77777777" w:rsidR="00E72C4C" w:rsidRPr="008B137A" w:rsidRDefault="00E72C4C" w:rsidP="00E72C4C">
      <w:pPr>
        <w:pStyle w:val="Caption"/>
        <w:keepNext/>
      </w:pPr>
      <w:r>
        <w:t xml:space="preserve">Table </w:t>
      </w:r>
      <w:r>
        <w:fldChar w:fldCharType="begin"/>
      </w:r>
      <w:r>
        <w:instrText xml:space="preserve"> SEQ Table \* ARABIC </w:instrText>
      </w:r>
      <w:r>
        <w:fldChar w:fldCharType="separate"/>
      </w:r>
      <w:r>
        <w:rPr>
          <w:noProof/>
        </w:rPr>
        <w:t>2</w:t>
      </w:r>
      <w:r>
        <w:fldChar w:fldCharType="end"/>
      </w:r>
      <w:r>
        <w:t>-</w:t>
      </w:r>
      <w:r>
        <w:rPr>
          <w:rFonts w:hint="eastAsia"/>
        </w:rPr>
        <w:t>2</w:t>
      </w:r>
      <w:r>
        <w:t xml:space="preserve">: Individual configuration names, proponents and supporting companies for </w:t>
      </w:r>
      <w:proofErr w:type="spellStart"/>
      <w:r>
        <w:rPr>
          <w:rFonts w:hint="eastAsia"/>
        </w:rPr>
        <w:t>DC_y-ny</w:t>
      </w:r>
      <w:proofErr w:type="spellEnd"/>
      <w:r>
        <w:rPr>
          <w:rFonts w:hint="eastAsia"/>
        </w:rPr>
        <w:t xml:space="preserve"> including FR2</w:t>
      </w:r>
    </w:p>
    <w:p w14:paraId="291EB680" w14:textId="77777777" w:rsidR="00E72C4C" w:rsidRPr="00EC1B95" w:rsidRDefault="00E72C4C" w:rsidP="00E72C4C">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6"/>
        <w:gridCol w:w="712"/>
        <w:gridCol w:w="1702"/>
        <w:gridCol w:w="1700"/>
        <w:gridCol w:w="850"/>
        <w:gridCol w:w="993"/>
        <w:gridCol w:w="1831"/>
      </w:tblGrid>
      <w:tr w:rsidR="00B12B82" w:rsidRPr="00444CEE" w14:paraId="0AEA72DD" w14:textId="77777777" w:rsidTr="00B12B82">
        <w:trPr>
          <w:cantSplit/>
        </w:trPr>
        <w:tc>
          <w:tcPr>
            <w:tcW w:w="1180" w:type="pct"/>
          </w:tcPr>
          <w:p w14:paraId="1A4C206C"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lastRenderedPageBreak/>
              <w:t>CA combination</w:t>
            </w:r>
          </w:p>
        </w:tc>
        <w:tc>
          <w:tcPr>
            <w:tcW w:w="349" w:type="pct"/>
          </w:tcPr>
          <w:p w14:paraId="7584937E"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REL-</w:t>
            </w:r>
            <w:proofErr w:type="spellStart"/>
            <w:r w:rsidRPr="00811D11">
              <w:rPr>
                <w:rFonts w:ascii="Times New Roman" w:hAnsi="Times New Roman"/>
                <w:sz w:val="20"/>
                <w:szCs w:val="16"/>
              </w:rPr>
              <w:t>indep</w:t>
            </w:r>
            <w:proofErr w:type="spellEnd"/>
            <w:r w:rsidRPr="00811D11">
              <w:rPr>
                <w:rFonts w:ascii="Times New Roman" w:hAnsi="Times New Roman"/>
                <w:sz w:val="20"/>
                <w:szCs w:val="16"/>
              </w:rPr>
              <w:t>.</w:t>
            </w:r>
          </w:p>
          <w:p w14:paraId="7A1B34D1"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from</w:t>
            </w:r>
          </w:p>
        </w:tc>
        <w:tc>
          <w:tcPr>
            <w:tcW w:w="835" w:type="pct"/>
          </w:tcPr>
          <w:p w14:paraId="00C6336F"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contact</w:t>
            </w:r>
          </w:p>
          <w:p w14:paraId="4EAFE664"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name, company</w:t>
            </w:r>
          </w:p>
        </w:tc>
        <w:tc>
          <w:tcPr>
            <w:tcW w:w="834" w:type="pct"/>
          </w:tcPr>
          <w:p w14:paraId="4D266597" w14:textId="77777777" w:rsidR="00E72C4C" w:rsidRPr="00811D11" w:rsidRDefault="00E72C4C" w:rsidP="007025EC">
            <w:pPr>
              <w:pStyle w:val="TAL"/>
              <w:rPr>
                <w:rFonts w:ascii="Times New Roman" w:eastAsia="Malgun Gothic" w:hAnsi="Times New Roman"/>
                <w:sz w:val="20"/>
                <w:szCs w:val="16"/>
                <w:lang w:eastAsia="ko-KR"/>
              </w:rPr>
            </w:pPr>
            <w:r w:rsidRPr="00811D11">
              <w:rPr>
                <w:rFonts w:ascii="Times New Roman" w:eastAsia="Malgun Gothic" w:hAnsi="Times New Roman"/>
                <w:sz w:val="20"/>
                <w:szCs w:val="16"/>
                <w:lang w:eastAsia="ko-KR"/>
              </w:rPr>
              <w:t xml:space="preserve">CRs provided to RAN spec: RAN4 </w:t>
            </w:r>
            <w:proofErr w:type="spellStart"/>
            <w:r w:rsidRPr="00811D11">
              <w:rPr>
                <w:rFonts w:ascii="Times New Roman" w:eastAsia="Malgun Gothic" w:hAnsi="Times New Roman"/>
                <w:sz w:val="20"/>
                <w:szCs w:val="16"/>
                <w:lang w:eastAsia="ko-KR"/>
              </w:rPr>
              <w:t>Tdoc</w:t>
            </w:r>
            <w:proofErr w:type="spellEnd"/>
          </w:p>
          <w:p w14:paraId="5514404C" w14:textId="77777777" w:rsidR="00E72C4C" w:rsidRPr="00811D11" w:rsidRDefault="00E72C4C" w:rsidP="007025EC">
            <w:pPr>
              <w:pStyle w:val="TAL"/>
              <w:rPr>
                <w:rFonts w:ascii="Times New Roman" w:eastAsia="Malgun Gothic" w:hAnsi="Times New Roman"/>
                <w:sz w:val="20"/>
                <w:szCs w:val="16"/>
                <w:lang w:eastAsia="ko-KR"/>
              </w:rPr>
            </w:pPr>
            <w:r w:rsidRPr="00811D11">
              <w:rPr>
                <w:rFonts w:ascii="Times New Roman" w:eastAsia="Malgun Gothic" w:hAnsi="Times New Roman"/>
                <w:sz w:val="20"/>
                <w:szCs w:val="16"/>
                <w:lang w:eastAsia="ko-KR"/>
              </w:rPr>
              <w:t>(list all specs and the TR input)</w:t>
            </w:r>
          </w:p>
        </w:tc>
        <w:tc>
          <w:tcPr>
            <w:tcW w:w="417" w:type="pct"/>
          </w:tcPr>
          <w:p w14:paraId="04F399C6"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Core part completed?</w:t>
            </w:r>
          </w:p>
          <w:p w14:paraId="105F0591"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yes/no</w:t>
            </w:r>
          </w:p>
        </w:tc>
        <w:tc>
          <w:tcPr>
            <w:tcW w:w="487" w:type="pct"/>
          </w:tcPr>
          <w:p w14:paraId="28654DD7"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Perf. Part completed?</w:t>
            </w:r>
          </w:p>
          <w:p w14:paraId="5167F37E"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yes/no</w:t>
            </w:r>
          </w:p>
          <w:p w14:paraId="1BF50011" w14:textId="77777777" w:rsidR="00E72C4C" w:rsidRPr="00811D11" w:rsidRDefault="00E72C4C" w:rsidP="007025EC">
            <w:pPr>
              <w:pStyle w:val="TAL"/>
              <w:rPr>
                <w:rFonts w:ascii="Times New Roman" w:hAnsi="Times New Roman"/>
                <w:sz w:val="20"/>
                <w:szCs w:val="16"/>
              </w:rPr>
            </w:pPr>
          </w:p>
        </w:tc>
        <w:tc>
          <w:tcPr>
            <w:tcW w:w="898" w:type="pct"/>
          </w:tcPr>
          <w:p w14:paraId="2110571B"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open issues/comments</w:t>
            </w:r>
          </w:p>
        </w:tc>
      </w:tr>
      <w:tr w:rsidR="004977CF" w14:paraId="43BEC9A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2DAF4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DC_3A-19A-21A-42C_n257A</w:t>
            </w:r>
          </w:p>
        </w:tc>
        <w:tc>
          <w:tcPr>
            <w:tcW w:w="349" w:type="pct"/>
            <w:tcBorders>
              <w:top w:val="single" w:sz="4" w:space="0" w:color="auto"/>
              <w:left w:val="single" w:sz="4" w:space="0" w:color="auto"/>
              <w:bottom w:val="single" w:sz="4" w:space="0" w:color="auto"/>
              <w:right w:val="single" w:sz="4" w:space="0" w:color="auto"/>
            </w:tcBorders>
          </w:tcPr>
          <w:p w14:paraId="54ED9B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A6278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C0141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59D010E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E2601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31D2E2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180C2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48EA0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94B03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DC_3A-19A-21A-42C_n257D</w:t>
            </w:r>
          </w:p>
        </w:tc>
        <w:tc>
          <w:tcPr>
            <w:tcW w:w="349" w:type="pct"/>
            <w:tcBorders>
              <w:top w:val="single" w:sz="4" w:space="0" w:color="auto"/>
              <w:left w:val="single" w:sz="4" w:space="0" w:color="auto"/>
              <w:bottom w:val="single" w:sz="4" w:space="0" w:color="auto"/>
              <w:right w:val="single" w:sz="4" w:space="0" w:color="auto"/>
            </w:tcBorders>
          </w:tcPr>
          <w:p w14:paraId="1DE294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87575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33C2B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75C27AA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0E8B9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B338D2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3BAE9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CA22CC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EB534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DC_3A-19A-21A-42C_n257E</w:t>
            </w:r>
          </w:p>
        </w:tc>
        <w:tc>
          <w:tcPr>
            <w:tcW w:w="349" w:type="pct"/>
            <w:tcBorders>
              <w:top w:val="single" w:sz="4" w:space="0" w:color="auto"/>
              <w:left w:val="single" w:sz="4" w:space="0" w:color="auto"/>
              <w:bottom w:val="single" w:sz="4" w:space="0" w:color="auto"/>
              <w:right w:val="single" w:sz="4" w:space="0" w:color="auto"/>
            </w:tcBorders>
          </w:tcPr>
          <w:p w14:paraId="289F8D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06F1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5C753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5308D79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5432F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D81DB3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9C318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F814E6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9C8E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DC_3A-19A-21A-42C_n257F</w:t>
            </w:r>
          </w:p>
        </w:tc>
        <w:tc>
          <w:tcPr>
            <w:tcW w:w="349" w:type="pct"/>
            <w:tcBorders>
              <w:top w:val="single" w:sz="4" w:space="0" w:color="auto"/>
              <w:left w:val="single" w:sz="4" w:space="0" w:color="auto"/>
              <w:bottom w:val="single" w:sz="4" w:space="0" w:color="auto"/>
              <w:right w:val="single" w:sz="4" w:space="0" w:color="auto"/>
            </w:tcBorders>
          </w:tcPr>
          <w:p w14:paraId="551C7D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1570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8EDF8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7A220E5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78DFB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CEA9F4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FED59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F58BBD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EA8E8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DC_1A-3A-19A-42C_n257D</w:t>
            </w:r>
          </w:p>
        </w:tc>
        <w:tc>
          <w:tcPr>
            <w:tcW w:w="349" w:type="pct"/>
            <w:tcBorders>
              <w:top w:val="single" w:sz="4" w:space="0" w:color="auto"/>
              <w:left w:val="single" w:sz="4" w:space="0" w:color="auto"/>
              <w:bottom w:val="single" w:sz="4" w:space="0" w:color="auto"/>
              <w:right w:val="single" w:sz="4" w:space="0" w:color="auto"/>
            </w:tcBorders>
          </w:tcPr>
          <w:p w14:paraId="20DE34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79964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C1385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699AC7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1EE1DC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6F8BC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5E934C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A2AA2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DC_1A-3A-19A-42C_n257E</w:t>
            </w:r>
          </w:p>
        </w:tc>
        <w:tc>
          <w:tcPr>
            <w:tcW w:w="349" w:type="pct"/>
            <w:tcBorders>
              <w:top w:val="single" w:sz="4" w:space="0" w:color="auto"/>
              <w:left w:val="single" w:sz="4" w:space="0" w:color="auto"/>
              <w:bottom w:val="single" w:sz="4" w:space="0" w:color="auto"/>
              <w:right w:val="single" w:sz="4" w:space="0" w:color="auto"/>
            </w:tcBorders>
          </w:tcPr>
          <w:p w14:paraId="40B897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4A7D8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61A21D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2391A2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078D7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DCABE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E43EB8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E9A00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DC_1A-3A-19A-42C_n257F</w:t>
            </w:r>
          </w:p>
        </w:tc>
        <w:tc>
          <w:tcPr>
            <w:tcW w:w="349" w:type="pct"/>
            <w:tcBorders>
              <w:top w:val="single" w:sz="4" w:space="0" w:color="auto"/>
              <w:left w:val="single" w:sz="4" w:space="0" w:color="auto"/>
              <w:bottom w:val="single" w:sz="4" w:space="0" w:color="auto"/>
              <w:right w:val="single" w:sz="4" w:space="0" w:color="auto"/>
            </w:tcBorders>
          </w:tcPr>
          <w:p w14:paraId="250C12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B230D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AC8470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2059A5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A25234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DC80A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36B15B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C5DC3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DC_1A-3A-19A-42A_n257A_UL_3A_n257A</w:t>
            </w:r>
          </w:p>
          <w:p w14:paraId="441128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DC_1A-3A-19A-42A_n257G_UL_3A_n257G</w:t>
            </w:r>
          </w:p>
          <w:p w14:paraId="6139B8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DC_1A-3A-19A-42A_n257H_UL_3A_n257G</w:t>
            </w:r>
          </w:p>
          <w:p w14:paraId="7E6197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DC_1A-3A-19A-42A_n257H_UL_3A_n257H</w:t>
            </w:r>
          </w:p>
          <w:p w14:paraId="0102D3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DC_1A-3A-19A-42A_n257I_UL_3A_n257G</w:t>
            </w:r>
          </w:p>
          <w:p w14:paraId="64882B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DC_1A-3A-19A-42A_n257I_UL_3A_n257H</w:t>
            </w:r>
          </w:p>
          <w:p w14:paraId="56FF33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DC_1A-3A-19A-42A_n257I_UL_3A_n257I</w:t>
            </w:r>
          </w:p>
          <w:p w14:paraId="17771D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DC_1A-3A-19A-42A_n257J_UL_3A_n257G</w:t>
            </w:r>
          </w:p>
          <w:p w14:paraId="4FC114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DC_1A-3A-19A-42A_n257J_UL_3A_n257H</w:t>
            </w:r>
          </w:p>
          <w:p w14:paraId="3D3B75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DC_1A-3A-19A-42A_n257J_UL_3A_n257I</w:t>
            </w:r>
          </w:p>
          <w:p w14:paraId="2D23C9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DC_1A-3A-19A-42A_n257J_UL_3A_n257J</w:t>
            </w:r>
          </w:p>
          <w:p w14:paraId="50F77B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DC_1A-3A-19A-42A_n257K_UL_3A_n257G</w:t>
            </w:r>
          </w:p>
          <w:p w14:paraId="413EBC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DC_1A-3A-19A-42A_n257K_UL_3A_n257H</w:t>
            </w:r>
          </w:p>
          <w:p w14:paraId="1EDD09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DC_1A-3A-19A-42A_n257K_UL_3A_n257I</w:t>
            </w:r>
          </w:p>
          <w:p w14:paraId="20BA44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DC_1A-3A-19A-42A_n257K_UL_3A_n257J</w:t>
            </w:r>
          </w:p>
          <w:p w14:paraId="24DF32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DC_1A-3A-19A-42A_n257K_UL_3A_n257K</w:t>
            </w:r>
          </w:p>
          <w:p w14:paraId="21A262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DC_1A-3A-19A-42A_n257L_UL_3A_n257G</w:t>
            </w:r>
          </w:p>
          <w:p w14:paraId="6DB137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DC_1A-3A-19A-42A_n257L_UL_3A_n257H</w:t>
            </w:r>
          </w:p>
          <w:p w14:paraId="42BC7E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DC_1A-3A-19A-42A_n257L_UL_3A_n257I</w:t>
            </w:r>
          </w:p>
          <w:p w14:paraId="543CC7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DC_1A-3A-19A-42A_n257L_UL_3A_n257J</w:t>
            </w:r>
          </w:p>
          <w:p w14:paraId="3AAB95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DC_1A-3A-19A-42A_n257L_UL_3A_n257K</w:t>
            </w:r>
          </w:p>
          <w:p w14:paraId="63917B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DC_1A-3A-19A-42A_n257L_UL_3A_n257L</w:t>
            </w:r>
          </w:p>
          <w:p w14:paraId="5F37E6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DC_1A-3A-19A-42A_n257M_UL_3A_n257G</w:t>
            </w:r>
          </w:p>
          <w:p w14:paraId="7E8CCC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DC_1A-3A-19A-42A_n257M_UL_3A_n257H</w:t>
            </w:r>
          </w:p>
          <w:p w14:paraId="7A9056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DC_1A-3A-19A-42A_n257M_UL_3A_n257I</w:t>
            </w:r>
          </w:p>
          <w:p w14:paraId="0E5FC4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DC_1A-3A-19A-42A_n257M_UL_3A_n257J</w:t>
            </w:r>
          </w:p>
          <w:p w14:paraId="0B0539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DC_1A-3A-19A-42A_n257M_UL_3A_n257K</w:t>
            </w:r>
          </w:p>
          <w:p w14:paraId="62707F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DC_1A-3A-19A-42A_n257M_UL_3A_n257L</w:t>
            </w:r>
          </w:p>
        </w:tc>
        <w:tc>
          <w:tcPr>
            <w:tcW w:w="349" w:type="pct"/>
            <w:tcBorders>
              <w:top w:val="single" w:sz="4" w:space="0" w:color="auto"/>
              <w:left w:val="single" w:sz="4" w:space="0" w:color="auto"/>
              <w:bottom w:val="single" w:sz="4" w:space="0" w:color="auto"/>
              <w:right w:val="single" w:sz="4" w:space="0" w:color="auto"/>
            </w:tcBorders>
          </w:tcPr>
          <w:p w14:paraId="10C98C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F0F77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F5A696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3A8B9A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8B2C57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D4D4895"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8E64F60" w14:textId="77777777" w:rsidR="004977CF" w:rsidRPr="004977CF" w:rsidRDefault="004977CF">
            <w:pPr>
              <w:pStyle w:val="TAL"/>
              <w:rPr>
                <w:rFonts w:ascii="Times New Roman" w:hAnsi="Times New Roman"/>
                <w:sz w:val="16"/>
                <w:szCs w:val="16"/>
              </w:rPr>
            </w:pPr>
          </w:p>
          <w:p w14:paraId="767FE825"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23F9BE37" w14:textId="77777777" w:rsidR="004977CF" w:rsidRPr="004977CF" w:rsidRDefault="004977CF">
            <w:pPr>
              <w:pStyle w:val="TAL"/>
              <w:rPr>
                <w:rFonts w:ascii="Times New Roman" w:hAnsi="Times New Roman"/>
                <w:sz w:val="16"/>
                <w:szCs w:val="16"/>
              </w:rPr>
            </w:pPr>
          </w:p>
          <w:p w14:paraId="3F0317AD"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74B01D90" w14:textId="77777777" w:rsidR="004977CF" w:rsidRPr="004977CF" w:rsidRDefault="004977CF" w:rsidP="004977CF">
            <w:pPr>
              <w:pStyle w:val="TAL"/>
              <w:rPr>
                <w:rFonts w:ascii="Times New Roman" w:hAnsi="Times New Roman"/>
                <w:sz w:val="16"/>
                <w:szCs w:val="16"/>
              </w:rPr>
            </w:pPr>
          </w:p>
        </w:tc>
      </w:tr>
      <w:tr w:rsidR="004977CF" w14:paraId="39861D6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2D30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DC_1A-3A-19A-42A_n257M_UL_3A_n257M</w:t>
            </w:r>
          </w:p>
        </w:tc>
        <w:tc>
          <w:tcPr>
            <w:tcW w:w="349" w:type="pct"/>
            <w:tcBorders>
              <w:top w:val="single" w:sz="4" w:space="0" w:color="auto"/>
              <w:left w:val="single" w:sz="4" w:space="0" w:color="auto"/>
              <w:bottom w:val="single" w:sz="4" w:space="0" w:color="auto"/>
              <w:right w:val="single" w:sz="4" w:space="0" w:color="auto"/>
            </w:tcBorders>
          </w:tcPr>
          <w:p w14:paraId="069D08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65C3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81C554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200E1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6D05CF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28BD5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E39D1C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9226A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DC_1A-3A-19A-42C_n257A_UL_3A_n257A</w:t>
            </w:r>
          </w:p>
          <w:p w14:paraId="686752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DC_1A-3A-19A-42C_n257G_UL_3A_n257G</w:t>
            </w:r>
          </w:p>
          <w:p w14:paraId="5ECB2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DC_1A-3A-19A-42C_n257H_UL_3A_n257G</w:t>
            </w:r>
          </w:p>
          <w:p w14:paraId="31D83E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DC_1A-3A-19A-42C_n257H_UL_3A_n257H</w:t>
            </w:r>
          </w:p>
          <w:p w14:paraId="4FF0B3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DC_1A-3A-19A-42C_n257I_UL_3A_n257G</w:t>
            </w:r>
          </w:p>
          <w:p w14:paraId="603626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DC_1A-3A-19A-42C_n257I_UL_3A_n257H</w:t>
            </w:r>
          </w:p>
          <w:p w14:paraId="18689B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DC_1A-3A-19A-42C_n257I_UL_3A_n257I</w:t>
            </w:r>
          </w:p>
          <w:p w14:paraId="001DF4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DC_1A-3A-19A-42C_n257J_UL_3A_n257G</w:t>
            </w:r>
          </w:p>
          <w:p w14:paraId="182709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DC_1A-3A-19A-42C_n257J_UL_3A_n257H</w:t>
            </w:r>
          </w:p>
          <w:p w14:paraId="2C9622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DC_1A-3A-19A-42C_n257J_UL_3A_n257I</w:t>
            </w:r>
          </w:p>
          <w:p w14:paraId="16B116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DC_1A-3A-19A-42C_n257J_UL_3A_n257J</w:t>
            </w:r>
          </w:p>
          <w:p w14:paraId="22C440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DC_1A-3A-19A-42C_n257K_UL_3A_n257G</w:t>
            </w:r>
          </w:p>
          <w:p w14:paraId="5DFD07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DC_1A-3A-19A-42C_n257K_UL_3A_n257H</w:t>
            </w:r>
          </w:p>
          <w:p w14:paraId="4F1CE1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DC_1A-3A-19A-42C_n257K_UL_3A_n257I</w:t>
            </w:r>
          </w:p>
          <w:p w14:paraId="2202C6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DC_1A-3A-19A-42C_n257K_UL_3A_n257J</w:t>
            </w:r>
          </w:p>
          <w:p w14:paraId="5F8364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DC_1A-3A-19A-42C_n257K_UL_3A_n257K</w:t>
            </w:r>
          </w:p>
          <w:p w14:paraId="4EA989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DC_1A-3A-19A-42C_n257L_UL_3A_n257G</w:t>
            </w:r>
          </w:p>
          <w:p w14:paraId="58FF3C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DC_1A-3A-19A-42C_n257L_UL_3A_n257H</w:t>
            </w:r>
          </w:p>
          <w:p w14:paraId="52C05E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DC_1A-3A-19A-42C_n257L_UL_3A_n257I</w:t>
            </w:r>
          </w:p>
          <w:p w14:paraId="38F26AD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DC_1A-3A-19A-42C_n257L_UL_3A_n257J</w:t>
            </w:r>
          </w:p>
          <w:p w14:paraId="46F970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DC_1A-3A-19A-42C_n257L_UL_3A_n257K</w:t>
            </w:r>
          </w:p>
          <w:p w14:paraId="6A553A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DC_1A-3A-19A-42C_n257L_UL_3A_n257L</w:t>
            </w:r>
          </w:p>
          <w:p w14:paraId="62A47B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DC_1A-3A-19A-42C_n257M_UL_3A_n257G</w:t>
            </w:r>
          </w:p>
          <w:p w14:paraId="5B330E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DC_1A-3A-19A-42C_n257M_UL_3A_n257H</w:t>
            </w:r>
          </w:p>
          <w:p w14:paraId="50CC01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DC_1A-3A-19A-42C_n257M_UL_3A_n257I</w:t>
            </w:r>
          </w:p>
          <w:p w14:paraId="3D673C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DC_1A-3A-19A-42C_n257M_UL_3A_n257J</w:t>
            </w:r>
          </w:p>
          <w:p w14:paraId="3C8BD1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DC_1A-3A-19A-42C_n257M_UL_3A_n257K</w:t>
            </w:r>
          </w:p>
          <w:p w14:paraId="5AEB76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DC_1A-3A-19A-42C_n257M_UL_3A_n257L</w:t>
            </w:r>
          </w:p>
        </w:tc>
        <w:tc>
          <w:tcPr>
            <w:tcW w:w="349" w:type="pct"/>
            <w:tcBorders>
              <w:top w:val="single" w:sz="4" w:space="0" w:color="auto"/>
              <w:left w:val="single" w:sz="4" w:space="0" w:color="auto"/>
              <w:bottom w:val="single" w:sz="4" w:space="0" w:color="auto"/>
              <w:right w:val="single" w:sz="4" w:space="0" w:color="auto"/>
            </w:tcBorders>
          </w:tcPr>
          <w:p w14:paraId="163BB7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090F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2A6302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C92D8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8811DC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5F1A6D"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785B2F8" w14:textId="77777777" w:rsidR="004977CF" w:rsidRPr="004977CF" w:rsidRDefault="004977CF">
            <w:pPr>
              <w:pStyle w:val="TAL"/>
              <w:rPr>
                <w:rFonts w:ascii="Times New Roman" w:hAnsi="Times New Roman"/>
                <w:sz w:val="16"/>
                <w:szCs w:val="16"/>
              </w:rPr>
            </w:pPr>
          </w:p>
          <w:p w14:paraId="5F2FB918"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4DCC83A" w14:textId="77777777" w:rsidR="004977CF" w:rsidRPr="004977CF" w:rsidRDefault="004977CF">
            <w:pPr>
              <w:pStyle w:val="TAL"/>
              <w:rPr>
                <w:rFonts w:ascii="Times New Roman" w:hAnsi="Times New Roman"/>
                <w:sz w:val="16"/>
                <w:szCs w:val="16"/>
              </w:rPr>
            </w:pPr>
          </w:p>
          <w:p w14:paraId="64FA323C"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6D66077A" w14:textId="77777777" w:rsidR="004977CF" w:rsidRPr="004977CF" w:rsidRDefault="004977CF" w:rsidP="004977CF">
            <w:pPr>
              <w:pStyle w:val="TAL"/>
              <w:rPr>
                <w:rFonts w:ascii="Times New Roman" w:hAnsi="Times New Roman"/>
                <w:sz w:val="16"/>
                <w:szCs w:val="16"/>
              </w:rPr>
            </w:pPr>
          </w:p>
        </w:tc>
      </w:tr>
      <w:tr w:rsidR="004977CF" w14:paraId="2936D66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B3270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DC_1A-3A-19A-42C_n257M_UL_3A_n257M</w:t>
            </w:r>
          </w:p>
        </w:tc>
        <w:tc>
          <w:tcPr>
            <w:tcW w:w="349" w:type="pct"/>
            <w:tcBorders>
              <w:top w:val="single" w:sz="4" w:space="0" w:color="auto"/>
              <w:left w:val="single" w:sz="4" w:space="0" w:color="auto"/>
              <w:bottom w:val="single" w:sz="4" w:space="0" w:color="auto"/>
              <w:right w:val="single" w:sz="4" w:space="0" w:color="auto"/>
            </w:tcBorders>
          </w:tcPr>
          <w:p w14:paraId="290C0B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28B8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B37F98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D6B7D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FB7242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FF29B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5B55B5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7CAE4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DC_1A-3A-21A-42A_n257A_UL_3A_n257A</w:t>
            </w:r>
          </w:p>
          <w:p w14:paraId="7DBF75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DC_1A-3A-21A-42A_n257G_UL_3A_n257G</w:t>
            </w:r>
          </w:p>
          <w:p w14:paraId="35118D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DC_1A-3A-21A-42A_n257H_UL_3A_n257G</w:t>
            </w:r>
          </w:p>
          <w:p w14:paraId="7D653E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DC_1A-3A-21A-42A_n257H_UL_3A_n257H</w:t>
            </w:r>
          </w:p>
          <w:p w14:paraId="301985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DC_1A-3A-21A-42A_n257I_UL_3A_n257G</w:t>
            </w:r>
          </w:p>
          <w:p w14:paraId="5E3513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DC_1A-3A-21A-42A_n257I_UL_3A_n257H</w:t>
            </w:r>
          </w:p>
          <w:p w14:paraId="353D97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DC_1A-3A-21A-42A_n257I_UL_3A_n257I</w:t>
            </w:r>
          </w:p>
          <w:p w14:paraId="16E0FE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DC_1A-3A-21A-42A_n257J_UL_3A_n257G</w:t>
            </w:r>
          </w:p>
          <w:p w14:paraId="509E6B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DC_1A-3A-21A-42A_n257J_UL_3A_n257H</w:t>
            </w:r>
          </w:p>
          <w:p w14:paraId="688D35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DC_1A-3A-21A-42A_n257J_UL_3A_n257I</w:t>
            </w:r>
          </w:p>
          <w:p w14:paraId="0C3933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DC_1A-3A-21A-42A_n257J_UL_3A_n257J</w:t>
            </w:r>
          </w:p>
          <w:p w14:paraId="0986FC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DC_1A-3A-21A-42A_n257K_UL_3A_n257G</w:t>
            </w:r>
          </w:p>
          <w:p w14:paraId="1AA0E1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DC_1A-3A-21A-42A_n257K_UL_3A_n257H</w:t>
            </w:r>
          </w:p>
          <w:p w14:paraId="28E717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DC_1A-3A-21A-42A_n257K_UL_3A_n257I</w:t>
            </w:r>
          </w:p>
          <w:p w14:paraId="446B36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DC_1A-3A-21A-42A_n257K_UL_3A_n257J</w:t>
            </w:r>
          </w:p>
          <w:p w14:paraId="6022D0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DC_1A-3A-21A-42A_n257K_UL_3A_n257K</w:t>
            </w:r>
          </w:p>
          <w:p w14:paraId="32A5EA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DC_1A-3A-21A-42A_n257L_UL_3A_n257G</w:t>
            </w:r>
          </w:p>
          <w:p w14:paraId="2217E5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DC_1A-3A-21A-42A_n257L_UL_3A_n257H</w:t>
            </w:r>
          </w:p>
          <w:p w14:paraId="09DC7E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DC_1A-3A-21A-42A_n257L_UL_3A_n257I</w:t>
            </w:r>
          </w:p>
          <w:p w14:paraId="6AF49A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DC_1A-3A-21A-42A_n257L_UL_3A_n257J</w:t>
            </w:r>
          </w:p>
          <w:p w14:paraId="44E835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DC_1A-3A-21A-42A_n257L_UL_3A_n257K</w:t>
            </w:r>
          </w:p>
          <w:p w14:paraId="1B478A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DC_1A-3A-21A-42A_n257L_UL_3A_n257L</w:t>
            </w:r>
          </w:p>
          <w:p w14:paraId="229101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DC_1A-3A-21A-42A_n257M_UL_3A_n257G</w:t>
            </w:r>
          </w:p>
          <w:p w14:paraId="2FF5D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DC_1A-3A-21A-42A_n257M_UL_3A_n257H</w:t>
            </w:r>
          </w:p>
          <w:p w14:paraId="04991C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DC_1A-3A-21A-42A_n257M_UL_3A_n257I</w:t>
            </w:r>
          </w:p>
          <w:p w14:paraId="00DA62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DC_1A-3A-21A-42A_n257M_UL_3A_n257J</w:t>
            </w:r>
          </w:p>
          <w:p w14:paraId="550C5F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DC_1A-3A-21A-42A_n257M_UL_3A_n257K</w:t>
            </w:r>
          </w:p>
          <w:p w14:paraId="56AE4C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DC_1A-3A-21A-42A_n257M_UL_3A_n257L</w:t>
            </w:r>
          </w:p>
        </w:tc>
        <w:tc>
          <w:tcPr>
            <w:tcW w:w="349" w:type="pct"/>
            <w:tcBorders>
              <w:top w:val="single" w:sz="4" w:space="0" w:color="auto"/>
              <w:left w:val="single" w:sz="4" w:space="0" w:color="auto"/>
              <w:bottom w:val="single" w:sz="4" w:space="0" w:color="auto"/>
              <w:right w:val="single" w:sz="4" w:space="0" w:color="auto"/>
            </w:tcBorders>
          </w:tcPr>
          <w:p w14:paraId="77C154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CFEA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605C5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0C357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0F3ACC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37B21F"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6B91DB7" w14:textId="77777777" w:rsidR="004977CF" w:rsidRPr="004977CF" w:rsidRDefault="004977CF">
            <w:pPr>
              <w:pStyle w:val="TAL"/>
              <w:rPr>
                <w:rFonts w:ascii="Times New Roman" w:hAnsi="Times New Roman"/>
                <w:sz w:val="16"/>
                <w:szCs w:val="16"/>
              </w:rPr>
            </w:pPr>
          </w:p>
          <w:p w14:paraId="76B5BB46"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34DE6105" w14:textId="77777777" w:rsidR="004977CF" w:rsidRPr="004977CF" w:rsidRDefault="004977CF">
            <w:pPr>
              <w:pStyle w:val="TAL"/>
              <w:rPr>
                <w:rFonts w:ascii="Times New Roman" w:hAnsi="Times New Roman"/>
                <w:sz w:val="16"/>
                <w:szCs w:val="16"/>
              </w:rPr>
            </w:pPr>
          </w:p>
          <w:p w14:paraId="523CC891"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00E75505" w14:textId="77777777" w:rsidR="004977CF" w:rsidRPr="004977CF" w:rsidRDefault="004977CF" w:rsidP="004977CF">
            <w:pPr>
              <w:pStyle w:val="TAL"/>
              <w:rPr>
                <w:rFonts w:ascii="Times New Roman" w:hAnsi="Times New Roman"/>
                <w:sz w:val="16"/>
                <w:szCs w:val="16"/>
              </w:rPr>
            </w:pPr>
          </w:p>
        </w:tc>
      </w:tr>
      <w:tr w:rsidR="004977CF" w14:paraId="28CA483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97DC6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DC_1A-3A-21A-42A_n257M_UL_3A_n257M</w:t>
            </w:r>
          </w:p>
        </w:tc>
        <w:tc>
          <w:tcPr>
            <w:tcW w:w="349" w:type="pct"/>
            <w:tcBorders>
              <w:top w:val="single" w:sz="4" w:space="0" w:color="auto"/>
              <w:left w:val="single" w:sz="4" w:space="0" w:color="auto"/>
              <w:bottom w:val="single" w:sz="4" w:space="0" w:color="auto"/>
              <w:right w:val="single" w:sz="4" w:space="0" w:color="auto"/>
            </w:tcBorders>
          </w:tcPr>
          <w:p w14:paraId="493F07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20B8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C4CAAE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44492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5BB798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32B8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C9198C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34173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DC_1A-3A-21A-42C_n257A_UL_3A_n257A</w:t>
            </w:r>
          </w:p>
          <w:p w14:paraId="30EE14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DC_1A-3A-21A-42C_n257G_UL_3A_n257G</w:t>
            </w:r>
          </w:p>
          <w:p w14:paraId="388B73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DC_1A-3A-21A-42C_n257H_UL_3A_n257G</w:t>
            </w:r>
          </w:p>
          <w:p w14:paraId="58E475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DC_1A-3A-21A-42C_n257H_UL_3A_n257H</w:t>
            </w:r>
          </w:p>
          <w:p w14:paraId="4F8806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DC_1A-3A-21A-42C_n257I_UL_3A_n257G</w:t>
            </w:r>
          </w:p>
          <w:p w14:paraId="30658C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DC_1A-3A-21A-42C_n257I_UL_3A_n257H</w:t>
            </w:r>
          </w:p>
          <w:p w14:paraId="42C1CD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DC_1A-3A-21A-42C_n257I_UL_3A_n257I</w:t>
            </w:r>
          </w:p>
          <w:p w14:paraId="1FFD98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DC_1A-3A-21A-42C_n257J_UL_3A_n257G</w:t>
            </w:r>
          </w:p>
          <w:p w14:paraId="5EDEE0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DC_1A-3A-21A-42C_n257J_UL_3A_n257H</w:t>
            </w:r>
          </w:p>
          <w:p w14:paraId="27631C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DC_1A-3A-21A-42C_n257J_UL_3A_n257I</w:t>
            </w:r>
          </w:p>
          <w:p w14:paraId="204350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DC_1A-3A-21A-42C_n257J_UL_3A_n257J</w:t>
            </w:r>
          </w:p>
          <w:p w14:paraId="5167EA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DC_1A-3A-21A-42C_n257K_UL_3A_n257G</w:t>
            </w:r>
          </w:p>
          <w:p w14:paraId="1A9638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DC_1A-3A-21A-42C_n257K_UL_3A_n257H</w:t>
            </w:r>
          </w:p>
          <w:p w14:paraId="101248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DC_1A-3A-21A-42C_n257K_UL_3A_n257I</w:t>
            </w:r>
          </w:p>
          <w:p w14:paraId="2861A7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DC_1A-3A-21A-42C_n257K_UL_3A_n257J</w:t>
            </w:r>
          </w:p>
          <w:p w14:paraId="4566C8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DC_1A-3A-21A-42C_n257K_UL_3A_n257K</w:t>
            </w:r>
          </w:p>
          <w:p w14:paraId="132EAF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DC_1A-3A-21A-42C_n257L_UL_3A_n257G</w:t>
            </w:r>
          </w:p>
          <w:p w14:paraId="011C3D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DC_1A-3A-21A-42C_n257L_UL_3A_n257H</w:t>
            </w:r>
          </w:p>
          <w:p w14:paraId="33693C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DC_1A-3A-21A-42C_n257L_UL_3A_n257I</w:t>
            </w:r>
          </w:p>
          <w:p w14:paraId="6740AA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DC_1A-3A-21A-42C_n257L_UL_3A_n257J</w:t>
            </w:r>
          </w:p>
          <w:p w14:paraId="36CA47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DC_1A-3A-21A-42C_n257L_UL_3A_n257K</w:t>
            </w:r>
          </w:p>
          <w:p w14:paraId="092213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DC_1A-3A-21A-42C_n257L_UL_3A_n257L</w:t>
            </w:r>
          </w:p>
          <w:p w14:paraId="7B44DB9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DC_1A-3A-21A-42C_n257M_UL_3A_n257G</w:t>
            </w:r>
          </w:p>
          <w:p w14:paraId="1BA8FA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DC_1A-3A-21A-42C_n257M_UL_3A_n257H</w:t>
            </w:r>
          </w:p>
          <w:p w14:paraId="3C987E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DC_1A-3A-21A-42C_n257M_UL_3A_n257I</w:t>
            </w:r>
          </w:p>
          <w:p w14:paraId="412687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DC_1A-3A-21A-42C_n257M_UL_3A_n257J</w:t>
            </w:r>
          </w:p>
          <w:p w14:paraId="7E3416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DC_1A-3A-21A-42C_n257M_UL_3A_n257K</w:t>
            </w:r>
          </w:p>
          <w:p w14:paraId="2F4800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DC_1A-3A-21A-42C_n257M_UL_3A_n257L</w:t>
            </w:r>
          </w:p>
        </w:tc>
        <w:tc>
          <w:tcPr>
            <w:tcW w:w="349" w:type="pct"/>
            <w:tcBorders>
              <w:top w:val="single" w:sz="4" w:space="0" w:color="auto"/>
              <w:left w:val="single" w:sz="4" w:space="0" w:color="auto"/>
              <w:bottom w:val="single" w:sz="4" w:space="0" w:color="auto"/>
              <w:right w:val="single" w:sz="4" w:space="0" w:color="auto"/>
            </w:tcBorders>
          </w:tcPr>
          <w:p w14:paraId="7852C1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DE40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67EE3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42B22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5D3A2A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313EDC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E950670" w14:textId="77777777" w:rsidR="004977CF" w:rsidRPr="004977CF" w:rsidRDefault="004977CF">
            <w:pPr>
              <w:pStyle w:val="TAL"/>
              <w:rPr>
                <w:rFonts w:ascii="Times New Roman" w:hAnsi="Times New Roman"/>
                <w:sz w:val="16"/>
                <w:szCs w:val="16"/>
              </w:rPr>
            </w:pPr>
          </w:p>
          <w:p w14:paraId="3624E429"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051BAE8" w14:textId="77777777" w:rsidR="004977CF" w:rsidRPr="004977CF" w:rsidRDefault="004977CF">
            <w:pPr>
              <w:pStyle w:val="TAL"/>
              <w:rPr>
                <w:rFonts w:ascii="Times New Roman" w:hAnsi="Times New Roman"/>
                <w:sz w:val="16"/>
                <w:szCs w:val="16"/>
              </w:rPr>
            </w:pPr>
          </w:p>
          <w:p w14:paraId="1A7C3119"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29744541" w14:textId="77777777" w:rsidR="004977CF" w:rsidRPr="004977CF" w:rsidRDefault="004977CF" w:rsidP="004977CF">
            <w:pPr>
              <w:pStyle w:val="TAL"/>
              <w:rPr>
                <w:rFonts w:ascii="Times New Roman" w:hAnsi="Times New Roman"/>
                <w:sz w:val="16"/>
                <w:szCs w:val="16"/>
              </w:rPr>
            </w:pPr>
          </w:p>
        </w:tc>
      </w:tr>
      <w:tr w:rsidR="004977CF" w14:paraId="4F58B9C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89F76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DC_1A-3A-21A-42C_n257M_UL_3A_n257M</w:t>
            </w:r>
          </w:p>
        </w:tc>
        <w:tc>
          <w:tcPr>
            <w:tcW w:w="349" w:type="pct"/>
            <w:tcBorders>
              <w:top w:val="single" w:sz="4" w:space="0" w:color="auto"/>
              <w:left w:val="single" w:sz="4" w:space="0" w:color="auto"/>
              <w:bottom w:val="single" w:sz="4" w:space="0" w:color="auto"/>
              <w:right w:val="single" w:sz="4" w:space="0" w:color="auto"/>
            </w:tcBorders>
          </w:tcPr>
          <w:p w14:paraId="089F00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6F18B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B7C172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3291C9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DDEB2A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378E0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7965EF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9DC32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DC_1A-3A-28A-42A_n257A_UL_3A_n257A</w:t>
            </w:r>
          </w:p>
          <w:p w14:paraId="2F98B9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DC_1A-3A-28A-42A_n257G_UL_3A_n257G</w:t>
            </w:r>
          </w:p>
          <w:p w14:paraId="1121B1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DC_1A-3A-28A-42A_n257H_UL_3A_n257G</w:t>
            </w:r>
          </w:p>
          <w:p w14:paraId="549AFE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DC_1A-3A-28A-42A_n257H_UL_3A_n257H</w:t>
            </w:r>
          </w:p>
          <w:p w14:paraId="5921A1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DC_1A-3A-28A-42A_n257I_UL_3A_n257G</w:t>
            </w:r>
          </w:p>
          <w:p w14:paraId="7A2B7C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DC_1A-3A-28A-42A_n257I_UL_3A_n257H</w:t>
            </w:r>
          </w:p>
          <w:p w14:paraId="71508D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DC_1A-3A-28A-42A_n257I_UL_3A_n257I</w:t>
            </w:r>
          </w:p>
          <w:p w14:paraId="3A4116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DC_1A-3A-28A-42A_n257J_UL_3A_n257G</w:t>
            </w:r>
          </w:p>
          <w:p w14:paraId="6E0160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DC_1A-3A-28A-42A_n257J_UL_3A_n257H</w:t>
            </w:r>
          </w:p>
          <w:p w14:paraId="45D8BC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DC_1A-3A-28A-42A_n257J_UL_3A_n257I</w:t>
            </w:r>
          </w:p>
          <w:p w14:paraId="26D0A3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DC_1A-3A-28A-42A_n257J_UL_3A_n257J</w:t>
            </w:r>
          </w:p>
          <w:p w14:paraId="2D1E20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DC_1A-3A-28A-42A_n257K_UL_3A_n257G</w:t>
            </w:r>
          </w:p>
          <w:p w14:paraId="77CBD9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DC_1A-3A-28A-42A_n257K_UL_3A_n257H</w:t>
            </w:r>
          </w:p>
          <w:p w14:paraId="6273A8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DC_1A-3A-28A-42A_n257K_UL_3A_n257I</w:t>
            </w:r>
          </w:p>
          <w:p w14:paraId="0A2141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DC_1A-3A-28A-42A_n257K_UL_3A_n257J</w:t>
            </w:r>
          </w:p>
          <w:p w14:paraId="38CF66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DC_1A-3A-28A-42A_n257K_UL_3A_n257K</w:t>
            </w:r>
          </w:p>
          <w:p w14:paraId="07A854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DC_1A-3A-28A-42A_n257L_UL_3A_n257G</w:t>
            </w:r>
          </w:p>
          <w:p w14:paraId="5FC1F7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DC_1A-3A-28A-42A_n257L_UL_3A_n257H</w:t>
            </w:r>
          </w:p>
          <w:p w14:paraId="2F43B0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DC_1A-3A-28A-42A_n257L_UL_3A_n257I</w:t>
            </w:r>
          </w:p>
          <w:p w14:paraId="52DBA5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DC_1A-3A-28A-42A_n257L_UL_3A_n257J</w:t>
            </w:r>
          </w:p>
          <w:p w14:paraId="4F5681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DC_1A-3A-28A-42A_n257L_UL_3A_n257K</w:t>
            </w:r>
          </w:p>
          <w:p w14:paraId="44BEEF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DC_1A-3A-28A-42A_n257L_UL_3A_n257L</w:t>
            </w:r>
          </w:p>
          <w:p w14:paraId="6C08A3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DC_1A-3A-28A-42A_n257M_UL_3A_n257G</w:t>
            </w:r>
          </w:p>
          <w:p w14:paraId="227C38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DC_1A-3A-28A-42A_n257M_UL_3A_n257H</w:t>
            </w:r>
          </w:p>
          <w:p w14:paraId="12A1D4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DC_1A-3A-28A-42A_n257M_UL_3A_n257I</w:t>
            </w:r>
          </w:p>
          <w:p w14:paraId="65609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DC_1A-3A-28A-42A_n257M_UL_3A_n257J</w:t>
            </w:r>
          </w:p>
          <w:p w14:paraId="463354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DC_1A-3A-28A-42A_n257M_UL_3A_n257K</w:t>
            </w:r>
          </w:p>
          <w:p w14:paraId="3A3250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DC_1A-3A-28A-42A_n257M_UL_3A_n257L</w:t>
            </w:r>
          </w:p>
        </w:tc>
        <w:tc>
          <w:tcPr>
            <w:tcW w:w="349" w:type="pct"/>
            <w:tcBorders>
              <w:top w:val="single" w:sz="4" w:space="0" w:color="auto"/>
              <w:left w:val="single" w:sz="4" w:space="0" w:color="auto"/>
              <w:bottom w:val="single" w:sz="4" w:space="0" w:color="auto"/>
              <w:right w:val="single" w:sz="4" w:space="0" w:color="auto"/>
            </w:tcBorders>
          </w:tcPr>
          <w:p w14:paraId="374D7A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2680E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CFE1B5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B6B34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B84B4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B2C04D6"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2C241E9" w14:textId="77777777" w:rsidR="004977CF" w:rsidRPr="004977CF" w:rsidRDefault="004977CF">
            <w:pPr>
              <w:pStyle w:val="TAL"/>
              <w:rPr>
                <w:rFonts w:ascii="Times New Roman" w:hAnsi="Times New Roman"/>
                <w:sz w:val="16"/>
                <w:szCs w:val="16"/>
              </w:rPr>
            </w:pPr>
          </w:p>
          <w:p w14:paraId="61675C0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5541CD29" w14:textId="77777777" w:rsidR="004977CF" w:rsidRPr="004977CF" w:rsidRDefault="004977CF">
            <w:pPr>
              <w:pStyle w:val="TAL"/>
              <w:rPr>
                <w:rFonts w:ascii="Times New Roman" w:hAnsi="Times New Roman"/>
                <w:sz w:val="16"/>
                <w:szCs w:val="16"/>
              </w:rPr>
            </w:pPr>
          </w:p>
          <w:p w14:paraId="58687137"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39CC2439" w14:textId="77777777" w:rsidR="004977CF" w:rsidRPr="004977CF" w:rsidRDefault="004977CF" w:rsidP="004977CF">
            <w:pPr>
              <w:pStyle w:val="TAL"/>
              <w:rPr>
                <w:rFonts w:ascii="Times New Roman" w:hAnsi="Times New Roman"/>
                <w:sz w:val="16"/>
                <w:szCs w:val="16"/>
              </w:rPr>
            </w:pPr>
          </w:p>
        </w:tc>
      </w:tr>
      <w:tr w:rsidR="004977CF" w14:paraId="78E93BD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EC730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DC_1A-3A-28A-42A_n257M_UL_3A_n257M</w:t>
            </w:r>
          </w:p>
        </w:tc>
        <w:tc>
          <w:tcPr>
            <w:tcW w:w="349" w:type="pct"/>
            <w:tcBorders>
              <w:top w:val="single" w:sz="4" w:space="0" w:color="auto"/>
              <w:left w:val="single" w:sz="4" w:space="0" w:color="auto"/>
              <w:bottom w:val="single" w:sz="4" w:space="0" w:color="auto"/>
              <w:right w:val="single" w:sz="4" w:space="0" w:color="auto"/>
            </w:tcBorders>
          </w:tcPr>
          <w:p w14:paraId="0AA182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10821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FEE2C2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F213F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99458F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B26C1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EDD16D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6A8A1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DC_1A-3A-28A-42C_n257A_UL_3A_n257A</w:t>
            </w:r>
          </w:p>
          <w:p w14:paraId="2E4E97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DC_1A-3A-28A-42C_n257G_UL_3A_n257G</w:t>
            </w:r>
          </w:p>
          <w:p w14:paraId="1805B2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DC_1A-3A-28A-42C_n257H_UL_3A_n257G</w:t>
            </w:r>
          </w:p>
          <w:p w14:paraId="2DA09D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DC_1A-3A-28A-42C_n257H_UL_3A_n257H</w:t>
            </w:r>
          </w:p>
          <w:p w14:paraId="05D93A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DC_1A-3A-28A-42C_n257I_UL_3A_n257G</w:t>
            </w:r>
          </w:p>
          <w:p w14:paraId="79B40F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DC_1A-3A-28A-42C_n257I_UL_3A_n257H</w:t>
            </w:r>
          </w:p>
          <w:p w14:paraId="0BB8B6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DC_1A-3A-28A-42C_n257I_UL_3A_n257I</w:t>
            </w:r>
          </w:p>
          <w:p w14:paraId="483E40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DC_1A-3A-28A-42C_n257J_UL_3A_n257G</w:t>
            </w:r>
          </w:p>
          <w:p w14:paraId="17457B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DC_1A-3A-28A-42C_n257J_UL_3A_n257H</w:t>
            </w:r>
          </w:p>
          <w:p w14:paraId="5FA97B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DC_1A-3A-28A-42C_n257J_UL_3A_n257I</w:t>
            </w:r>
          </w:p>
          <w:p w14:paraId="03FB3A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DC_1A-3A-28A-42C_n257J_UL_3A_n257J</w:t>
            </w:r>
          </w:p>
          <w:p w14:paraId="5806BE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DC_1A-3A-28A-42C_n257K_UL_3A_n257G</w:t>
            </w:r>
          </w:p>
          <w:p w14:paraId="15CB56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DC_1A-3A-28A-42C_n257K_UL_3A_n257H</w:t>
            </w:r>
          </w:p>
          <w:p w14:paraId="34C6AD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DC_1A-3A-28A-42C_n257K_UL_3A_n257I</w:t>
            </w:r>
          </w:p>
          <w:p w14:paraId="44EBF0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DC_1A-3A-28A-42C_n257K_UL_3A_n257J</w:t>
            </w:r>
          </w:p>
          <w:p w14:paraId="2A7541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DC_1A-3A-28A-42C_n257K_UL_3A_n257K</w:t>
            </w:r>
          </w:p>
          <w:p w14:paraId="6F70DC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DC_1A-3A-28A-42C_n257L_UL_3A_n257G</w:t>
            </w:r>
          </w:p>
          <w:p w14:paraId="57C7FB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DC_1A-3A-28A-42C_n257L_UL_3A_n257H</w:t>
            </w:r>
          </w:p>
          <w:p w14:paraId="2E0F32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DC_1A-3A-28A-42C_n257L_UL_3A_n257I</w:t>
            </w:r>
          </w:p>
          <w:p w14:paraId="181809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DC_1A-3A-28A-42C_n257L_UL_3A_n257J</w:t>
            </w:r>
          </w:p>
          <w:p w14:paraId="6D2B17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DC_1A-3A-28A-42C_n257L_UL_3A_n257K</w:t>
            </w:r>
          </w:p>
          <w:p w14:paraId="29208D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DC_1A-3A-28A-42C_n257L_UL_3A_n257L</w:t>
            </w:r>
          </w:p>
          <w:p w14:paraId="60D181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DC_1A-3A-28A-42C_n257M_UL_3A_n257G</w:t>
            </w:r>
          </w:p>
          <w:p w14:paraId="607126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DC_1A-3A-28A-42C_n257M_UL_3A_n257H</w:t>
            </w:r>
          </w:p>
          <w:p w14:paraId="6FDFD7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DC_1A-3A-28A-42C_n257M_UL_3A_n257I</w:t>
            </w:r>
          </w:p>
          <w:p w14:paraId="796C1C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DC_1A-3A-28A-42C_n257M_UL_3A_n257J</w:t>
            </w:r>
          </w:p>
          <w:p w14:paraId="439426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DC_1A-3A-28A-42C_n257M_UL_3A_n257K</w:t>
            </w:r>
          </w:p>
          <w:p w14:paraId="258D7C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DC_1A-3A-28A-42C_n257M_UL_3A_n257L</w:t>
            </w:r>
          </w:p>
        </w:tc>
        <w:tc>
          <w:tcPr>
            <w:tcW w:w="349" w:type="pct"/>
            <w:tcBorders>
              <w:top w:val="single" w:sz="4" w:space="0" w:color="auto"/>
              <w:left w:val="single" w:sz="4" w:space="0" w:color="auto"/>
              <w:bottom w:val="single" w:sz="4" w:space="0" w:color="auto"/>
              <w:right w:val="single" w:sz="4" w:space="0" w:color="auto"/>
            </w:tcBorders>
          </w:tcPr>
          <w:p w14:paraId="3FED83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5CF39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9E889F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901C0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34458F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0166FED"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7D0894C" w14:textId="77777777" w:rsidR="004977CF" w:rsidRPr="004977CF" w:rsidRDefault="004977CF">
            <w:pPr>
              <w:pStyle w:val="TAL"/>
              <w:rPr>
                <w:rFonts w:ascii="Times New Roman" w:hAnsi="Times New Roman"/>
                <w:sz w:val="16"/>
                <w:szCs w:val="16"/>
              </w:rPr>
            </w:pPr>
          </w:p>
          <w:p w14:paraId="16301D47"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EDFE6DD" w14:textId="77777777" w:rsidR="004977CF" w:rsidRPr="004977CF" w:rsidRDefault="004977CF">
            <w:pPr>
              <w:pStyle w:val="TAL"/>
              <w:rPr>
                <w:rFonts w:ascii="Times New Roman" w:hAnsi="Times New Roman"/>
                <w:sz w:val="16"/>
                <w:szCs w:val="16"/>
              </w:rPr>
            </w:pPr>
          </w:p>
          <w:p w14:paraId="7EA87D5B"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20DDFA6E" w14:textId="77777777" w:rsidR="004977CF" w:rsidRPr="004977CF" w:rsidRDefault="004977CF" w:rsidP="004977CF">
            <w:pPr>
              <w:pStyle w:val="TAL"/>
              <w:rPr>
                <w:rFonts w:ascii="Times New Roman" w:hAnsi="Times New Roman"/>
                <w:sz w:val="16"/>
                <w:szCs w:val="16"/>
              </w:rPr>
            </w:pPr>
          </w:p>
        </w:tc>
      </w:tr>
      <w:tr w:rsidR="004977CF" w14:paraId="5923761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2C312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DC_1A-3A-28A-42C_n257M_UL_3A_n257M</w:t>
            </w:r>
          </w:p>
        </w:tc>
        <w:tc>
          <w:tcPr>
            <w:tcW w:w="349" w:type="pct"/>
            <w:tcBorders>
              <w:top w:val="single" w:sz="4" w:space="0" w:color="auto"/>
              <w:left w:val="single" w:sz="4" w:space="0" w:color="auto"/>
              <w:bottom w:val="single" w:sz="4" w:space="0" w:color="auto"/>
              <w:right w:val="single" w:sz="4" w:space="0" w:color="auto"/>
            </w:tcBorders>
          </w:tcPr>
          <w:p w14:paraId="10A4AA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82F5C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C073DA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CD5C1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F62D4D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D8D19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B18F8A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075EE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DC_1A-19A-21A-42A_n257A_UL_1A_n257A</w:t>
            </w:r>
          </w:p>
          <w:p w14:paraId="0758F8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DC_1A-19A-21A-42A_n257G_UL_1A_n257G</w:t>
            </w:r>
          </w:p>
          <w:p w14:paraId="7B38FE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DC_1A-19A-21A-42A_n257H_UL_1A_n257G</w:t>
            </w:r>
          </w:p>
          <w:p w14:paraId="5490FD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DC_1A-19A-21A-42A_n257H_UL_1A_n257H</w:t>
            </w:r>
          </w:p>
          <w:p w14:paraId="596C93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DC_1A-19A-21A-42A_n257I_UL_1A_n257G</w:t>
            </w:r>
          </w:p>
          <w:p w14:paraId="355ABF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DC_1A-19A-21A-42A_n257I_UL_1A_n257H</w:t>
            </w:r>
          </w:p>
          <w:p w14:paraId="756D4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DC_1A-19A-21A-42A_n257I_UL_1A_n257I</w:t>
            </w:r>
          </w:p>
          <w:p w14:paraId="7D2816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DC_1A-19A-21A-42A_n257J_UL_1A_n257G</w:t>
            </w:r>
          </w:p>
          <w:p w14:paraId="05F08D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DC_1A-19A-21A-42A_n257J_UL_1A_n257H</w:t>
            </w:r>
          </w:p>
          <w:p w14:paraId="788406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DC_1A-19A-21A-42A_n257J_UL_1A_n257I</w:t>
            </w:r>
          </w:p>
          <w:p w14:paraId="7BFF92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DC_1A-19A-21A-42A_n257J_UL_1A_n257J</w:t>
            </w:r>
          </w:p>
          <w:p w14:paraId="169E59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DC_1A-19A-21A-42A_n257K_UL_1A_n257G</w:t>
            </w:r>
          </w:p>
          <w:p w14:paraId="53D645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DC_1A-19A-21A-42A_n257K_UL_1A_n257H</w:t>
            </w:r>
          </w:p>
          <w:p w14:paraId="5E45A7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DC_1A-19A-21A-42A_n257K_UL_1A_n257I</w:t>
            </w:r>
          </w:p>
          <w:p w14:paraId="31437C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DC_1A-19A-21A-42A_n257K_UL_1A_n257J</w:t>
            </w:r>
          </w:p>
          <w:p w14:paraId="0513CA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DC_1A-19A-21A-42A_n257K_UL_1A_n257K</w:t>
            </w:r>
          </w:p>
          <w:p w14:paraId="6345B0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DC_1A-19A-21A-42A_n257L_UL_1A_n257G</w:t>
            </w:r>
          </w:p>
          <w:p w14:paraId="0384F9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DC_1A-19A-21A-42A_n257L_UL_1A_n257H</w:t>
            </w:r>
          </w:p>
          <w:p w14:paraId="1F6C47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DC_1A-19A-21A-42A_n257L_UL_1A_n257I</w:t>
            </w:r>
          </w:p>
          <w:p w14:paraId="17F392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DC_1A-19A-21A-42A_n257L_UL_1A_n257J</w:t>
            </w:r>
          </w:p>
          <w:p w14:paraId="765807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DC_1A-19A-21A-42A_n257L_UL_1A_n257K</w:t>
            </w:r>
          </w:p>
          <w:p w14:paraId="2A2D59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DC_1A-19A-21A-42A_n257L_UL_1A_n257L</w:t>
            </w:r>
          </w:p>
          <w:p w14:paraId="28DF3C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DC_1A-19A-21A-42A_n257M_UL_1A_n257G</w:t>
            </w:r>
          </w:p>
          <w:p w14:paraId="172E3E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DC_1A-19A-21A-42A_n257M_UL_1A_n257H</w:t>
            </w:r>
          </w:p>
          <w:p w14:paraId="642757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DC_1A-19A-21A-42A_n257M_UL_1A_n257I</w:t>
            </w:r>
          </w:p>
          <w:p w14:paraId="54597A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DC_1A-19A-21A-42A_n257M_UL_1A_n257J</w:t>
            </w:r>
          </w:p>
          <w:p w14:paraId="07C617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DC_1A-19A-21A-42A_n257M_UL_1A_n257K</w:t>
            </w:r>
          </w:p>
          <w:p w14:paraId="5570F8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DC_1A-19A-21A-42A_n257M_UL_1A_n257L</w:t>
            </w:r>
          </w:p>
        </w:tc>
        <w:tc>
          <w:tcPr>
            <w:tcW w:w="349" w:type="pct"/>
            <w:tcBorders>
              <w:top w:val="single" w:sz="4" w:space="0" w:color="auto"/>
              <w:left w:val="single" w:sz="4" w:space="0" w:color="auto"/>
              <w:bottom w:val="single" w:sz="4" w:space="0" w:color="auto"/>
              <w:right w:val="single" w:sz="4" w:space="0" w:color="auto"/>
            </w:tcBorders>
          </w:tcPr>
          <w:p w14:paraId="69FF8E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015C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3E1BF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8C466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1A18D9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C1E406"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25591EB" w14:textId="77777777" w:rsidR="004977CF" w:rsidRPr="004977CF" w:rsidRDefault="004977CF">
            <w:pPr>
              <w:pStyle w:val="TAL"/>
              <w:rPr>
                <w:rFonts w:ascii="Times New Roman" w:hAnsi="Times New Roman"/>
                <w:sz w:val="16"/>
                <w:szCs w:val="16"/>
              </w:rPr>
            </w:pPr>
          </w:p>
          <w:p w14:paraId="57CBD91C"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254E103" w14:textId="77777777" w:rsidR="004977CF" w:rsidRPr="004977CF" w:rsidRDefault="004977CF">
            <w:pPr>
              <w:pStyle w:val="TAL"/>
              <w:rPr>
                <w:rFonts w:ascii="Times New Roman" w:hAnsi="Times New Roman"/>
                <w:sz w:val="16"/>
                <w:szCs w:val="16"/>
              </w:rPr>
            </w:pPr>
          </w:p>
          <w:p w14:paraId="4D4901C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04D56F3C" w14:textId="77777777" w:rsidR="004977CF" w:rsidRPr="004977CF" w:rsidRDefault="004977CF" w:rsidP="004977CF">
            <w:pPr>
              <w:pStyle w:val="TAL"/>
              <w:rPr>
                <w:rFonts w:ascii="Times New Roman" w:hAnsi="Times New Roman"/>
                <w:sz w:val="16"/>
                <w:szCs w:val="16"/>
              </w:rPr>
            </w:pPr>
          </w:p>
        </w:tc>
      </w:tr>
      <w:tr w:rsidR="004977CF" w14:paraId="28BECBA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80837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DC_1A-19A-21A-42A_n257M_UL_1A_n257M</w:t>
            </w:r>
          </w:p>
        </w:tc>
        <w:tc>
          <w:tcPr>
            <w:tcW w:w="349" w:type="pct"/>
            <w:tcBorders>
              <w:top w:val="single" w:sz="4" w:space="0" w:color="auto"/>
              <w:left w:val="single" w:sz="4" w:space="0" w:color="auto"/>
              <w:bottom w:val="single" w:sz="4" w:space="0" w:color="auto"/>
              <w:right w:val="single" w:sz="4" w:space="0" w:color="auto"/>
            </w:tcBorders>
          </w:tcPr>
          <w:p w14:paraId="4E387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77E71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8D68FA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5A51CF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F8AFB3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1D44D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2C5F5E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A987D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DC_1A-19A-21A-42A_n257A_UL_21A_n257A</w:t>
            </w:r>
          </w:p>
          <w:p w14:paraId="070E70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DC_1A-19A-21A-42A_n257G_UL_21A_n257G</w:t>
            </w:r>
          </w:p>
          <w:p w14:paraId="50108A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DC_1A-19A-21A-42A_n257H_UL_21A_n257G</w:t>
            </w:r>
          </w:p>
          <w:p w14:paraId="259291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DC_1A-19A-21A-42A_n257H_UL_21A_n257H</w:t>
            </w:r>
          </w:p>
          <w:p w14:paraId="02E5E1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DC_1A-19A-21A-42A_n257I_UL_21A_n257G</w:t>
            </w:r>
          </w:p>
          <w:p w14:paraId="4805F6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DC_1A-19A-21A-42A_n257I_UL_21A_n257H</w:t>
            </w:r>
          </w:p>
          <w:p w14:paraId="27C7C5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DC_1A-19A-21A-42A_n257I_UL_21A_n257I</w:t>
            </w:r>
          </w:p>
          <w:p w14:paraId="35E891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DC_1A-19A-21A-42A_n257J_UL_21A_n257G</w:t>
            </w:r>
          </w:p>
          <w:p w14:paraId="361E2C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DC_1A-19A-21A-42A_n257J_UL_21A_n257H</w:t>
            </w:r>
          </w:p>
          <w:p w14:paraId="3EAB6F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DC_1A-19A-21A-42A_n257J_UL_21A_n257I</w:t>
            </w:r>
          </w:p>
          <w:p w14:paraId="51D8C6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DC_1A-19A-21A-42A_n257J_UL_21A_n257J</w:t>
            </w:r>
          </w:p>
          <w:p w14:paraId="044779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DC_1A-19A-21A-42A_n257K_UL_21A_n257G</w:t>
            </w:r>
          </w:p>
          <w:p w14:paraId="451A88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DC_1A-19A-21A-42A_n257K_UL_21A_n257H</w:t>
            </w:r>
          </w:p>
          <w:p w14:paraId="25FBE3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DC_1A-19A-21A-42A_n257K_UL_21A_n257I</w:t>
            </w:r>
          </w:p>
          <w:p w14:paraId="4B5715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DC_1A-19A-21A-42A_n257K_UL_21A_n257J</w:t>
            </w:r>
          </w:p>
          <w:p w14:paraId="66E10D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DC_1A-19A-21A-42A_n257K_UL_21A_n257K</w:t>
            </w:r>
          </w:p>
          <w:p w14:paraId="62D073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DC_1A-19A-21A-42A_n257L_UL_21A_n257G</w:t>
            </w:r>
          </w:p>
          <w:p w14:paraId="71E6C4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DC_1A-19A-21A-42A_n257L_UL_21A_n257H</w:t>
            </w:r>
          </w:p>
          <w:p w14:paraId="3D2061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DC_1A-19A-21A-42A_n257L_UL_21A_n257I</w:t>
            </w:r>
          </w:p>
          <w:p w14:paraId="1E455C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DC_1A-19A-21A-42A_n257L_UL_21A_n257J</w:t>
            </w:r>
          </w:p>
          <w:p w14:paraId="65ECEC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DC_1A-19A-21A-42A_n257L_UL_21A_n257K</w:t>
            </w:r>
          </w:p>
          <w:p w14:paraId="4D333A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DC_1A-19A-21A-42A_n257L_UL_21A_n257L</w:t>
            </w:r>
          </w:p>
          <w:p w14:paraId="414A58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DC_1A-19A-21A-42A_n257M_UL_21A_n257G</w:t>
            </w:r>
          </w:p>
          <w:p w14:paraId="5C42AB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DC_1A-19A-21A-42A_n257M_UL_21A_n257H</w:t>
            </w:r>
          </w:p>
          <w:p w14:paraId="04AED6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DC_1A-19A-21A-42A_n257M_UL_21A_n257I</w:t>
            </w:r>
          </w:p>
          <w:p w14:paraId="426EED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DC_1A-19A-21A-42A_n257M_UL_21A_n257J</w:t>
            </w:r>
          </w:p>
          <w:p w14:paraId="34A8F0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DC_1A-19A-21A-42A_n257M_UL_21A_n257K</w:t>
            </w:r>
          </w:p>
          <w:p w14:paraId="500D69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DC_1A-19A-21A-42A_n257M_UL_21A_n257L</w:t>
            </w:r>
          </w:p>
        </w:tc>
        <w:tc>
          <w:tcPr>
            <w:tcW w:w="349" w:type="pct"/>
            <w:tcBorders>
              <w:top w:val="single" w:sz="4" w:space="0" w:color="auto"/>
              <w:left w:val="single" w:sz="4" w:space="0" w:color="auto"/>
              <w:bottom w:val="single" w:sz="4" w:space="0" w:color="auto"/>
              <w:right w:val="single" w:sz="4" w:space="0" w:color="auto"/>
            </w:tcBorders>
          </w:tcPr>
          <w:p w14:paraId="2D972F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C0E9C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794FC9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9AAD6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9EBBFF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2FE32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C2973FB" w14:textId="77777777" w:rsidR="004977CF" w:rsidRPr="004977CF" w:rsidRDefault="004977CF">
            <w:pPr>
              <w:pStyle w:val="TAL"/>
              <w:rPr>
                <w:rFonts w:ascii="Times New Roman" w:hAnsi="Times New Roman"/>
                <w:sz w:val="16"/>
                <w:szCs w:val="16"/>
              </w:rPr>
            </w:pPr>
          </w:p>
          <w:p w14:paraId="1D533BDA"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1D2BE19B" w14:textId="77777777" w:rsidR="004977CF" w:rsidRPr="004977CF" w:rsidRDefault="004977CF">
            <w:pPr>
              <w:pStyle w:val="TAL"/>
              <w:rPr>
                <w:rFonts w:ascii="Times New Roman" w:hAnsi="Times New Roman"/>
                <w:sz w:val="16"/>
                <w:szCs w:val="16"/>
              </w:rPr>
            </w:pPr>
          </w:p>
          <w:p w14:paraId="377AAEC2"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788F0BD5" w14:textId="77777777" w:rsidR="004977CF" w:rsidRPr="004977CF" w:rsidRDefault="004977CF" w:rsidP="004977CF">
            <w:pPr>
              <w:pStyle w:val="TAL"/>
              <w:rPr>
                <w:rFonts w:ascii="Times New Roman" w:hAnsi="Times New Roman"/>
                <w:sz w:val="16"/>
                <w:szCs w:val="16"/>
              </w:rPr>
            </w:pPr>
          </w:p>
        </w:tc>
      </w:tr>
      <w:tr w:rsidR="004977CF" w14:paraId="582EA93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F7734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DC_1A-19A-21A-42A_n257M_UL_21A_n257M</w:t>
            </w:r>
          </w:p>
        </w:tc>
        <w:tc>
          <w:tcPr>
            <w:tcW w:w="349" w:type="pct"/>
            <w:tcBorders>
              <w:top w:val="single" w:sz="4" w:space="0" w:color="auto"/>
              <w:left w:val="single" w:sz="4" w:space="0" w:color="auto"/>
              <w:bottom w:val="single" w:sz="4" w:space="0" w:color="auto"/>
              <w:right w:val="single" w:sz="4" w:space="0" w:color="auto"/>
            </w:tcBorders>
          </w:tcPr>
          <w:p w14:paraId="3B22F2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AE5A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9E26E7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EB4B2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32DDE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B78E6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815B0F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1D92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DC_1A-19A-21A-42C_n257A_UL_1A_n257A</w:t>
            </w:r>
          </w:p>
          <w:p w14:paraId="368DAA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DC_1A-19A-21A-42C_n257G_UL_1A_n257G</w:t>
            </w:r>
          </w:p>
          <w:p w14:paraId="73C891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DC_1A-19A-21A-42C_n257H_UL_1A_n257G</w:t>
            </w:r>
          </w:p>
          <w:p w14:paraId="708461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DC_1A-19A-21A-42C_n257H_UL_1A_n257H</w:t>
            </w:r>
          </w:p>
          <w:p w14:paraId="21AAD8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DC_1A-19A-21A-42C_n257I_UL_1A_n257G</w:t>
            </w:r>
          </w:p>
          <w:p w14:paraId="324C7D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DC_1A-19A-21A-42C_n257I_UL_1A_n257H</w:t>
            </w:r>
          </w:p>
          <w:p w14:paraId="3B7F29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DC_1A-19A-21A-42C_n257I_UL_1A_n257I</w:t>
            </w:r>
          </w:p>
          <w:p w14:paraId="186AB5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DC_1A-19A-21A-42C_n257J_UL_1A_n257G</w:t>
            </w:r>
          </w:p>
          <w:p w14:paraId="50BA67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DC_1A-19A-21A-42C_n257J_UL_1A_n257H</w:t>
            </w:r>
          </w:p>
          <w:p w14:paraId="1A1E7E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DC_1A-19A-21A-42C_n257J_UL_1A_n257I</w:t>
            </w:r>
          </w:p>
          <w:p w14:paraId="1EDEBC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DC_1A-19A-21A-42C_n257J_UL_1A_n257J</w:t>
            </w:r>
          </w:p>
          <w:p w14:paraId="6204F7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DC_1A-19A-21A-42C_n257K_UL_1A_n257G</w:t>
            </w:r>
          </w:p>
          <w:p w14:paraId="73A7F3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DC_1A-19A-21A-42C_n257K_UL_1A_n257H</w:t>
            </w:r>
          </w:p>
          <w:p w14:paraId="0D3721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DC_1A-19A-21A-42C_n257K_UL_1A_n257I</w:t>
            </w:r>
          </w:p>
          <w:p w14:paraId="1708E9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DC_1A-19A-21A-42C_n257K_UL_1A_n257J</w:t>
            </w:r>
          </w:p>
          <w:p w14:paraId="4C03C2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DC_1A-19A-21A-42C_n257K_UL_1A_n257K</w:t>
            </w:r>
          </w:p>
          <w:p w14:paraId="475BD7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DC_1A-19A-21A-42C_n257L_UL_1A_n257G</w:t>
            </w:r>
          </w:p>
          <w:p w14:paraId="296331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DC_1A-19A-21A-42C_n257L_UL_1A_n257H</w:t>
            </w:r>
          </w:p>
          <w:p w14:paraId="5D5EC1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DC_1A-19A-21A-42C_n257L_UL_1A_n257I</w:t>
            </w:r>
          </w:p>
          <w:p w14:paraId="17447B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DC_1A-19A-21A-42C_n257L_UL_1A_n257J</w:t>
            </w:r>
          </w:p>
          <w:p w14:paraId="393DC6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DC_1A-19A-21A-42C_n257L_UL_1A_n257K</w:t>
            </w:r>
          </w:p>
          <w:p w14:paraId="11F11D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DC_1A-19A-21A-42C_n257L_UL_1A_n257L</w:t>
            </w:r>
          </w:p>
          <w:p w14:paraId="6A07BD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DC_1A-19A-21A-42C_n257M_UL_1A_n257G</w:t>
            </w:r>
          </w:p>
          <w:p w14:paraId="45EAC9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DC_1A-19A-21A-42C_n257M_UL_1A_n257H</w:t>
            </w:r>
          </w:p>
          <w:p w14:paraId="5B356A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DC_1A-19A-21A-42C_n257M_UL_1A_n257I</w:t>
            </w:r>
          </w:p>
          <w:p w14:paraId="2B3D6A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DC_1A-19A-21A-42C_n257M_UL_1A_n257J</w:t>
            </w:r>
          </w:p>
          <w:p w14:paraId="6E18F0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DC_1A-19A-21A-42C_n257M_UL_1A_n257K</w:t>
            </w:r>
          </w:p>
          <w:p w14:paraId="4DC398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DC_1A-19A-21A-42C_n257M_UL_1A_n257L</w:t>
            </w:r>
          </w:p>
        </w:tc>
        <w:tc>
          <w:tcPr>
            <w:tcW w:w="349" w:type="pct"/>
            <w:tcBorders>
              <w:top w:val="single" w:sz="4" w:space="0" w:color="auto"/>
              <w:left w:val="single" w:sz="4" w:space="0" w:color="auto"/>
              <w:bottom w:val="single" w:sz="4" w:space="0" w:color="auto"/>
              <w:right w:val="single" w:sz="4" w:space="0" w:color="auto"/>
            </w:tcBorders>
          </w:tcPr>
          <w:p w14:paraId="63C663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CDE10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195C9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E02FA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34590C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ED10899"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1443C6A7" w14:textId="77777777" w:rsidR="004977CF" w:rsidRPr="004977CF" w:rsidRDefault="004977CF">
            <w:pPr>
              <w:pStyle w:val="TAL"/>
              <w:rPr>
                <w:rFonts w:ascii="Times New Roman" w:hAnsi="Times New Roman"/>
                <w:sz w:val="16"/>
                <w:szCs w:val="16"/>
              </w:rPr>
            </w:pPr>
          </w:p>
          <w:p w14:paraId="0728ABD2"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3E543EC7" w14:textId="77777777" w:rsidR="004977CF" w:rsidRPr="004977CF" w:rsidRDefault="004977CF">
            <w:pPr>
              <w:pStyle w:val="TAL"/>
              <w:rPr>
                <w:rFonts w:ascii="Times New Roman" w:hAnsi="Times New Roman"/>
                <w:sz w:val="16"/>
                <w:szCs w:val="16"/>
              </w:rPr>
            </w:pPr>
          </w:p>
          <w:p w14:paraId="40F92791"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316FC642" w14:textId="77777777" w:rsidR="004977CF" w:rsidRPr="004977CF" w:rsidRDefault="004977CF" w:rsidP="004977CF">
            <w:pPr>
              <w:pStyle w:val="TAL"/>
              <w:rPr>
                <w:rFonts w:ascii="Times New Roman" w:hAnsi="Times New Roman"/>
                <w:sz w:val="16"/>
                <w:szCs w:val="16"/>
              </w:rPr>
            </w:pPr>
          </w:p>
        </w:tc>
      </w:tr>
      <w:tr w:rsidR="004977CF" w14:paraId="08571AE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3399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DC_1A-19A-21A-42C_n257M_UL_1A_n257M</w:t>
            </w:r>
          </w:p>
        </w:tc>
        <w:tc>
          <w:tcPr>
            <w:tcW w:w="349" w:type="pct"/>
            <w:tcBorders>
              <w:top w:val="single" w:sz="4" w:space="0" w:color="auto"/>
              <w:left w:val="single" w:sz="4" w:space="0" w:color="auto"/>
              <w:bottom w:val="single" w:sz="4" w:space="0" w:color="auto"/>
              <w:right w:val="single" w:sz="4" w:space="0" w:color="auto"/>
            </w:tcBorders>
          </w:tcPr>
          <w:p w14:paraId="4D9B4B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9A97C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20B7C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0378A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DB76A5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07660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3D7F7B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0B06E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DC_1A-19A-21A-42C_n257A_UL_21A_n257A</w:t>
            </w:r>
          </w:p>
          <w:p w14:paraId="5B8D23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DC_1A-19A-21A-42C_n257G_UL_21A_n257G</w:t>
            </w:r>
          </w:p>
          <w:p w14:paraId="50AA46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DC_1A-19A-21A-42C_n257H_UL_21A_n257G</w:t>
            </w:r>
          </w:p>
          <w:p w14:paraId="2F5D83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DC_1A-19A-21A-42C_n257H_UL_21A_n257H</w:t>
            </w:r>
          </w:p>
          <w:p w14:paraId="3191F5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DC_1A-19A-21A-42C_n257I_UL_21A_n257G</w:t>
            </w:r>
          </w:p>
          <w:p w14:paraId="4794F3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DC_1A-19A-21A-42C_n257I_UL_21A_n257H</w:t>
            </w:r>
          </w:p>
          <w:p w14:paraId="385A8D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DC_1A-19A-21A-42C_n257I_UL_21A_n257I</w:t>
            </w:r>
          </w:p>
          <w:p w14:paraId="05022C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DC_1A-19A-21A-42C_n257J_UL_21A_n257G</w:t>
            </w:r>
          </w:p>
          <w:p w14:paraId="3F6119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DC_1A-19A-21A-42C_n257J_UL_21A_n257H</w:t>
            </w:r>
          </w:p>
          <w:p w14:paraId="0B1002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DC_1A-19A-21A-42C_n257J_UL_21A_n257I</w:t>
            </w:r>
          </w:p>
          <w:p w14:paraId="004968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DC_1A-19A-21A-42C_n257J_UL_21A_n257J</w:t>
            </w:r>
          </w:p>
          <w:p w14:paraId="1B32C0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DC_1A-19A-21A-42C_n257K_UL_21A_n257G</w:t>
            </w:r>
          </w:p>
          <w:p w14:paraId="051335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DC_1A-19A-21A-42C_n257K_UL_21A_n257H</w:t>
            </w:r>
          </w:p>
          <w:p w14:paraId="4CF0A8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DC_1A-19A-21A-42C_n257K_UL_21A_n257I</w:t>
            </w:r>
          </w:p>
          <w:p w14:paraId="476B2B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DC_1A-19A-21A-42C_n257K_UL_21A_n257J</w:t>
            </w:r>
          </w:p>
          <w:p w14:paraId="75774D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DC_1A-19A-21A-42C_n257K_UL_21A_n257K</w:t>
            </w:r>
          </w:p>
          <w:p w14:paraId="7CE46C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DC_1A-19A-21A-42C_n257L_UL_21A_n257G</w:t>
            </w:r>
          </w:p>
          <w:p w14:paraId="621EB9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DC_1A-19A-21A-42C_n257L_UL_21A_n257H</w:t>
            </w:r>
          </w:p>
          <w:p w14:paraId="4FBD66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DC_1A-19A-21A-42C_n257L_UL_21A_n257I</w:t>
            </w:r>
          </w:p>
          <w:p w14:paraId="3011B0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DC_1A-19A-21A-42C_n257L_UL_21A_n257J</w:t>
            </w:r>
          </w:p>
          <w:p w14:paraId="31BEA8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DC_1A-19A-21A-42C_n257L_UL_21A_n257K</w:t>
            </w:r>
          </w:p>
          <w:p w14:paraId="7A49AC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DC_1A-19A-21A-42C_n257L_UL_21A_n257L</w:t>
            </w:r>
          </w:p>
          <w:p w14:paraId="775CC0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DC_1A-19A-21A-42C_n257M_UL_21A_n257G</w:t>
            </w:r>
          </w:p>
          <w:p w14:paraId="3C634A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DC_1A-19A-21A-42C_n257M_UL_21A_n257H</w:t>
            </w:r>
          </w:p>
          <w:p w14:paraId="482FCB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DC_1A-19A-21A-42C_n257M_UL_21A_n257I</w:t>
            </w:r>
          </w:p>
          <w:p w14:paraId="6C8E9F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DC_1A-19A-21A-42C_n257M_UL_21A_n257J</w:t>
            </w:r>
          </w:p>
          <w:p w14:paraId="368AA8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DC_1A-19A-21A-42C_n257M_UL_21A_n257K</w:t>
            </w:r>
          </w:p>
          <w:p w14:paraId="0075DC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DC_1A-19A-21A-42C_n257M_UL_21A_n257L</w:t>
            </w:r>
          </w:p>
        </w:tc>
        <w:tc>
          <w:tcPr>
            <w:tcW w:w="349" w:type="pct"/>
            <w:tcBorders>
              <w:top w:val="single" w:sz="4" w:space="0" w:color="auto"/>
              <w:left w:val="single" w:sz="4" w:space="0" w:color="auto"/>
              <w:bottom w:val="single" w:sz="4" w:space="0" w:color="auto"/>
              <w:right w:val="single" w:sz="4" w:space="0" w:color="auto"/>
            </w:tcBorders>
          </w:tcPr>
          <w:p w14:paraId="449230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74B0D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544D56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CBBC5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A9E682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0FC292"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19A8194F" w14:textId="77777777" w:rsidR="004977CF" w:rsidRPr="004977CF" w:rsidRDefault="004977CF">
            <w:pPr>
              <w:pStyle w:val="TAL"/>
              <w:rPr>
                <w:rFonts w:ascii="Times New Roman" w:hAnsi="Times New Roman"/>
                <w:sz w:val="16"/>
                <w:szCs w:val="16"/>
              </w:rPr>
            </w:pPr>
          </w:p>
          <w:p w14:paraId="60DF9D00"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7D96F6C4" w14:textId="77777777" w:rsidR="004977CF" w:rsidRPr="004977CF" w:rsidRDefault="004977CF">
            <w:pPr>
              <w:pStyle w:val="TAL"/>
              <w:rPr>
                <w:rFonts w:ascii="Times New Roman" w:hAnsi="Times New Roman"/>
                <w:sz w:val="16"/>
                <w:szCs w:val="16"/>
              </w:rPr>
            </w:pPr>
          </w:p>
          <w:p w14:paraId="2385C161"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5D586999" w14:textId="77777777" w:rsidR="004977CF" w:rsidRPr="004977CF" w:rsidRDefault="004977CF" w:rsidP="004977CF">
            <w:pPr>
              <w:pStyle w:val="TAL"/>
              <w:rPr>
                <w:rFonts w:ascii="Times New Roman" w:hAnsi="Times New Roman"/>
                <w:sz w:val="16"/>
                <w:szCs w:val="16"/>
              </w:rPr>
            </w:pPr>
          </w:p>
        </w:tc>
      </w:tr>
      <w:tr w:rsidR="004977CF" w14:paraId="534CD70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F47C9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DC_1A-19A-21A-42C_n257M_UL_21A_n257M</w:t>
            </w:r>
          </w:p>
        </w:tc>
        <w:tc>
          <w:tcPr>
            <w:tcW w:w="349" w:type="pct"/>
            <w:tcBorders>
              <w:top w:val="single" w:sz="4" w:space="0" w:color="auto"/>
              <w:left w:val="single" w:sz="4" w:space="0" w:color="auto"/>
              <w:bottom w:val="single" w:sz="4" w:space="0" w:color="auto"/>
              <w:right w:val="single" w:sz="4" w:space="0" w:color="auto"/>
            </w:tcBorders>
          </w:tcPr>
          <w:p w14:paraId="70055F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2088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01ACFA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F9D7B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7A0A00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82735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3186FE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5E32D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DC_1A-21A-28A-42C_n257A_UL_1A_n257A</w:t>
            </w:r>
          </w:p>
          <w:p w14:paraId="376857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DC_1A-21A-28A-42C_n257G_UL_1A_n257G</w:t>
            </w:r>
          </w:p>
          <w:p w14:paraId="38EE7E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DC_1A-21A-28A-42C_n257H_UL_1A_n257G</w:t>
            </w:r>
          </w:p>
          <w:p w14:paraId="306AC0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DC_1A-21A-28A-42C_n257H_UL_1A_n257H</w:t>
            </w:r>
          </w:p>
          <w:p w14:paraId="0A551A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DC_1A-21A-28A-42C_n257I_UL_1A_n257G</w:t>
            </w:r>
          </w:p>
          <w:p w14:paraId="7DD7C1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DC_1A-21A-28A-42C_n257I_UL_1A_n257H</w:t>
            </w:r>
          </w:p>
          <w:p w14:paraId="592236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DC_1A-21A-28A-42C_n257I_UL_1A_n257I</w:t>
            </w:r>
          </w:p>
          <w:p w14:paraId="109190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DC_1A-21A-28A-42C_n257J_UL_1A_n257G</w:t>
            </w:r>
          </w:p>
          <w:p w14:paraId="3B4E8F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DC_1A-21A-28A-42C_n257J_UL_1A_n257H</w:t>
            </w:r>
          </w:p>
          <w:p w14:paraId="4FF01E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DC_1A-21A-28A-42C_n257J_UL_1A_n257I</w:t>
            </w:r>
          </w:p>
          <w:p w14:paraId="49D916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DC_1A-21A-28A-42C_n257J_UL_1A_n257J</w:t>
            </w:r>
          </w:p>
          <w:p w14:paraId="284F68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DC_1A-21A-28A-42C_n257K_UL_1A_n257G</w:t>
            </w:r>
          </w:p>
          <w:p w14:paraId="0972F5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DC_1A-21A-28A-42C_n257K_UL_1A_n257H</w:t>
            </w:r>
          </w:p>
          <w:p w14:paraId="1A3E48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DC_1A-21A-28A-42C_n257K_UL_1A_n257I</w:t>
            </w:r>
          </w:p>
          <w:p w14:paraId="627860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DC_1A-21A-28A-42C_n257K_UL_1A_n257J</w:t>
            </w:r>
          </w:p>
          <w:p w14:paraId="3F1949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DC_1A-21A-28A-42C_n257K_UL_1A_n257K</w:t>
            </w:r>
          </w:p>
          <w:p w14:paraId="48212F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DC_1A-21A-28A-42C_n257L_UL_1A_n257G</w:t>
            </w:r>
          </w:p>
          <w:p w14:paraId="3C277D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DC_1A-21A-28A-42C_n257L_UL_1A_n257H</w:t>
            </w:r>
          </w:p>
          <w:p w14:paraId="520DBA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DC_1A-21A-28A-42C_n257L_UL_1A_n257I</w:t>
            </w:r>
          </w:p>
          <w:p w14:paraId="73B3F5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DC_1A-21A-28A-42C_n257L_UL_1A_n257J</w:t>
            </w:r>
          </w:p>
          <w:p w14:paraId="59D391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DC_1A-21A-28A-42C_n257L_UL_1A_n257K</w:t>
            </w:r>
          </w:p>
          <w:p w14:paraId="248891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DC_1A-21A-28A-42C_n257L_UL_1A_n257L</w:t>
            </w:r>
          </w:p>
          <w:p w14:paraId="263D45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DC_1A-21A-28A-42C_n257M_UL_1A_n257G</w:t>
            </w:r>
          </w:p>
          <w:p w14:paraId="179C1E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DC_1A-21A-28A-42C_n257M_UL_1A_n257H</w:t>
            </w:r>
          </w:p>
          <w:p w14:paraId="5B550E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DC_1A-21A-28A-42C_n257M_UL_1A_n257I</w:t>
            </w:r>
          </w:p>
          <w:p w14:paraId="6913B7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DC_1A-21A-28A-42C_n257M_UL_1A_n257J</w:t>
            </w:r>
          </w:p>
          <w:p w14:paraId="3473CD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DC_1A-21A-28A-42C_n257M_UL_1A_n257K</w:t>
            </w:r>
          </w:p>
          <w:p w14:paraId="59AE91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DC_1A-21A-28A-42C_n257M_UL_1A_n257L</w:t>
            </w:r>
          </w:p>
        </w:tc>
        <w:tc>
          <w:tcPr>
            <w:tcW w:w="349" w:type="pct"/>
            <w:tcBorders>
              <w:top w:val="single" w:sz="4" w:space="0" w:color="auto"/>
              <w:left w:val="single" w:sz="4" w:space="0" w:color="auto"/>
              <w:bottom w:val="single" w:sz="4" w:space="0" w:color="auto"/>
              <w:right w:val="single" w:sz="4" w:space="0" w:color="auto"/>
            </w:tcBorders>
          </w:tcPr>
          <w:p w14:paraId="191478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5B7E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FF9DE0"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2587C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17AB658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561C6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4BF40C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B88A3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DC_1A-21A-28A-42C_n257M_UL_1A_n257M</w:t>
            </w:r>
          </w:p>
        </w:tc>
        <w:tc>
          <w:tcPr>
            <w:tcW w:w="349" w:type="pct"/>
            <w:tcBorders>
              <w:top w:val="single" w:sz="4" w:space="0" w:color="auto"/>
              <w:left w:val="single" w:sz="4" w:space="0" w:color="auto"/>
              <w:bottom w:val="single" w:sz="4" w:space="0" w:color="auto"/>
              <w:right w:val="single" w:sz="4" w:space="0" w:color="auto"/>
            </w:tcBorders>
          </w:tcPr>
          <w:p w14:paraId="53FC83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4B13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04202E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2F75E9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99DED1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A9E74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393DFF2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C7E5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DC_1A-21A-28A-42A_n257A_UL_1A_n257A</w:t>
            </w:r>
          </w:p>
          <w:p w14:paraId="4620F4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DC_1A-21A-28A-42A_n257G_UL_1A_n257G</w:t>
            </w:r>
          </w:p>
          <w:p w14:paraId="7954B33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DC_1A-21A-28A-42A_n257H_UL_1A_n257G</w:t>
            </w:r>
          </w:p>
          <w:p w14:paraId="416BA4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DC_1A-21A-28A-42A_n257H_UL_1A_n257H</w:t>
            </w:r>
          </w:p>
          <w:p w14:paraId="597FE3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DC_1A-21A-28A-42A_n257I_UL_1A_n257G</w:t>
            </w:r>
          </w:p>
          <w:p w14:paraId="1A57D6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DC_1A-21A-28A-42A_n257I_UL_1A_n257H</w:t>
            </w:r>
          </w:p>
          <w:p w14:paraId="36DE69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DC_1A-21A-28A-42A_n257I_UL_1A_n257I</w:t>
            </w:r>
          </w:p>
          <w:p w14:paraId="0D7D18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DC_1A-21A-28A-42A_n257J_UL_1A_n257G</w:t>
            </w:r>
          </w:p>
          <w:p w14:paraId="131C59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DC_1A-21A-28A-42A_n257J_UL_1A_n257H</w:t>
            </w:r>
          </w:p>
          <w:p w14:paraId="41AC6D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DC_1A-21A-28A-42A_n257J_UL_1A_n257I</w:t>
            </w:r>
          </w:p>
          <w:p w14:paraId="0EF565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DC_1A-21A-28A-42A_n257J_UL_1A_n257J</w:t>
            </w:r>
          </w:p>
          <w:p w14:paraId="774A17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DC_1A-21A-28A-42A_n257K_UL_1A_n257G</w:t>
            </w:r>
          </w:p>
          <w:p w14:paraId="7081F2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DC_1A-21A-28A-42A_n257K_UL_1A_n257H</w:t>
            </w:r>
          </w:p>
          <w:p w14:paraId="442E6B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DC_1A-21A-28A-42A_n257K_UL_1A_n257I</w:t>
            </w:r>
          </w:p>
          <w:p w14:paraId="43F13E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DC_1A-21A-28A-42A_n257K_UL_1A_n257J</w:t>
            </w:r>
          </w:p>
          <w:p w14:paraId="18FD1E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DC_1A-21A-28A-42A_n257K_UL_1A_n257K</w:t>
            </w:r>
          </w:p>
          <w:p w14:paraId="417C77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DC_1A-21A-28A-42A_n257L_UL_1A_n257G</w:t>
            </w:r>
          </w:p>
          <w:p w14:paraId="5F08DA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DC_1A-21A-28A-42A_n257L_UL_1A_n257H</w:t>
            </w:r>
          </w:p>
          <w:p w14:paraId="71B178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DC_1A-21A-28A-42A_n257L_UL_1A_n257I</w:t>
            </w:r>
          </w:p>
          <w:p w14:paraId="406775C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DC_1A-21A-28A-42A_n257L_UL_1A_n257J</w:t>
            </w:r>
          </w:p>
          <w:p w14:paraId="5C1D1E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DC_1A-21A-28A-42A_n257L_UL_1A_n257K</w:t>
            </w:r>
          </w:p>
          <w:p w14:paraId="643315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DC_1A-21A-28A-42A_n257L_UL_1A_n257L</w:t>
            </w:r>
          </w:p>
          <w:p w14:paraId="16D1B1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DC_1A-21A-28A-42A_n257M_UL_1A_n257G</w:t>
            </w:r>
          </w:p>
          <w:p w14:paraId="05825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DC_1A-21A-28A-42A_n257M_UL_1A_n257H</w:t>
            </w:r>
          </w:p>
          <w:p w14:paraId="73847A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DC_1A-21A-28A-42A_n257M_UL_1A_n257I</w:t>
            </w:r>
          </w:p>
          <w:p w14:paraId="3C4DBF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DC_1A-21A-28A-42A_n257M_UL_1A_n257J</w:t>
            </w:r>
          </w:p>
          <w:p w14:paraId="0DA6E3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DC_1A-21A-28A-42A_n257M_UL_1A_n257K</w:t>
            </w:r>
          </w:p>
          <w:p w14:paraId="566FFC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DC_1A-21A-28A-42A_n257M_UL_1A_n257L</w:t>
            </w:r>
          </w:p>
        </w:tc>
        <w:tc>
          <w:tcPr>
            <w:tcW w:w="349" w:type="pct"/>
            <w:tcBorders>
              <w:top w:val="single" w:sz="4" w:space="0" w:color="auto"/>
              <w:left w:val="single" w:sz="4" w:space="0" w:color="auto"/>
              <w:bottom w:val="single" w:sz="4" w:space="0" w:color="auto"/>
              <w:right w:val="single" w:sz="4" w:space="0" w:color="auto"/>
            </w:tcBorders>
          </w:tcPr>
          <w:p w14:paraId="2131F4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6B5B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59E545C"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561734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341108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23FA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6E52AE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A732B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DC_1A-21A-28A_42A_n257M_UL_1A_n257M</w:t>
            </w:r>
          </w:p>
        </w:tc>
        <w:tc>
          <w:tcPr>
            <w:tcW w:w="349" w:type="pct"/>
            <w:tcBorders>
              <w:top w:val="single" w:sz="4" w:space="0" w:color="auto"/>
              <w:left w:val="single" w:sz="4" w:space="0" w:color="auto"/>
              <w:bottom w:val="single" w:sz="4" w:space="0" w:color="auto"/>
              <w:right w:val="single" w:sz="4" w:space="0" w:color="auto"/>
            </w:tcBorders>
          </w:tcPr>
          <w:p w14:paraId="4F5404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539A6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FC5C52F"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112A9C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ABA218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1A58B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3D8239A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0AAC5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DC_1A-21A-28A-42C_n257A_UL_21A_n257A</w:t>
            </w:r>
          </w:p>
          <w:p w14:paraId="52759E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DC_1A-21A-28A-42C_n257G_UL_21A_n257G</w:t>
            </w:r>
          </w:p>
          <w:p w14:paraId="053F3E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DC_1A-21A-28A-42C_n257H_UL_21A_n257G</w:t>
            </w:r>
          </w:p>
          <w:p w14:paraId="663DA8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DC_1A-21A-28A-42C_n257H_UL_21A_n257H</w:t>
            </w:r>
          </w:p>
          <w:p w14:paraId="6671A1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DC_1A-21A-28A-42C_n257I_UL_21A_n257G</w:t>
            </w:r>
          </w:p>
          <w:p w14:paraId="3060B1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DC_1A-21A-28A-42C_n257I_UL_21A_n257H</w:t>
            </w:r>
          </w:p>
          <w:p w14:paraId="087895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DC_1A-21A-28A-42C_n257I_UL_21A_n257I</w:t>
            </w:r>
          </w:p>
          <w:p w14:paraId="150997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DC_1A-21A-28A-42C_n257J_UL_21A_n257G</w:t>
            </w:r>
          </w:p>
          <w:p w14:paraId="2C0A6F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DC_1A-21A-28A-42C_n257J_UL_21A_n257H</w:t>
            </w:r>
          </w:p>
          <w:p w14:paraId="276458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DC_1A-21A-28A-42C_n257J_UL_21A_n257I</w:t>
            </w:r>
          </w:p>
          <w:p w14:paraId="4FB4EE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DC_1A-21A-28A-42C_n257J_UL_21A_n257J</w:t>
            </w:r>
          </w:p>
          <w:p w14:paraId="6B2B42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DC_1A-21A-28A-42C_n257K_UL_21A_n257G</w:t>
            </w:r>
          </w:p>
          <w:p w14:paraId="75A9F5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DC_1A-21A-28A-42C_n257K_UL_21A_n257H</w:t>
            </w:r>
          </w:p>
          <w:p w14:paraId="1447F5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DC_1A-21A-28A-42C_n257K_UL_21A_n257I</w:t>
            </w:r>
          </w:p>
          <w:p w14:paraId="27B20B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DC_1A-21A-28A-42C_n257K_UL_21A_n257J</w:t>
            </w:r>
          </w:p>
          <w:p w14:paraId="74747E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DC_1A-21A-28A-42C_n257K_UL_21A_n257K</w:t>
            </w:r>
          </w:p>
          <w:p w14:paraId="342C50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DC_1A-21A-28A-42C_n257L_UL_21A_n257G</w:t>
            </w:r>
          </w:p>
          <w:p w14:paraId="232834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DC_1A-21A-28A-42C_n257L_UL_21A_n257H</w:t>
            </w:r>
          </w:p>
          <w:p w14:paraId="5881BE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DC_1A-21A-28A-42C_n257L_UL_21A_n257I</w:t>
            </w:r>
          </w:p>
          <w:p w14:paraId="0469E3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DC_1A-21A-28A-42C_n257L_UL_21A_n257J</w:t>
            </w:r>
          </w:p>
          <w:p w14:paraId="6D3AF2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DC_1A-21A-28A-42C_n257L_UL_21A_n257K</w:t>
            </w:r>
          </w:p>
          <w:p w14:paraId="0967BB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DC_1A-21A-28A-42C_n257L_UL_21A_n257L</w:t>
            </w:r>
          </w:p>
          <w:p w14:paraId="6BA30D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DC_1A-21A-28A-42C_n257M_UL_21A_n257G</w:t>
            </w:r>
          </w:p>
          <w:p w14:paraId="693C9F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DC_1A-21A-28A-42C_n257M_UL_21A_n257H</w:t>
            </w:r>
          </w:p>
          <w:p w14:paraId="55B583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DC_1A-21A-28A-42C_n257M_UL_21A_n257I</w:t>
            </w:r>
          </w:p>
          <w:p w14:paraId="2F7959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DC_1A-21A-28A-42C_n257M_UL_21A_n257J</w:t>
            </w:r>
          </w:p>
          <w:p w14:paraId="5D613F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DC_1A-21A-28A-42C_n257M_UL_21A_n257K</w:t>
            </w:r>
          </w:p>
          <w:p w14:paraId="76DFD9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DC_1A-21A-28A-42C_n257M_UL_21A_n257L</w:t>
            </w:r>
          </w:p>
        </w:tc>
        <w:tc>
          <w:tcPr>
            <w:tcW w:w="349" w:type="pct"/>
            <w:tcBorders>
              <w:top w:val="single" w:sz="4" w:space="0" w:color="auto"/>
              <w:left w:val="single" w:sz="4" w:space="0" w:color="auto"/>
              <w:bottom w:val="single" w:sz="4" w:space="0" w:color="auto"/>
              <w:right w:val="single" w:sz="4" w:space="0" w:color="auto"/>
            </w:tcBorders>
          </w:tcPr>
          <w:p w14:paraId="04A8A7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5344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19B41D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4C39D3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179CC3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9C41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13A17C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7EBBB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DC_1A-21A-28A-42C_n257M_UL_21A_n257M</w:t>
            </w:r>
          </w:p>
        </w:tc>
        <w:tc>
          <w:tcPr>
            <w:tcW w:w="349" w:type="pct"/>
            <w:tcBorders>
              <w:top w:val="single" w:sz="4" w:space="0" w:color="auto"/>
              <w:left w:val="single" w:sz="4" w:space="0" w:color="auto"/>
              <w:bottom w:val="single" w:sz="4" w:space="0" w:color="auto"/>
              <w:right w:val="single" w:sz="4" w:space="0" w:color="auto"/>
            </w:tcBorders>
          </w:tcPr>
          <w:p w14:paraId="3974B33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D0B899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EA9319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4BDFD3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4C3D1C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541F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C16082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CAF77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DC_1A-21A-28A-42A_n257A_UL_21A_n257A</w:t>
            </w:r>
          </w:p>
          <w:p w14:paraId="6277F3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DC_1A-21A-28A-42A_n257G_UL_21A_n257G</w:t>
            </w:r>
          </w:p>
          <w:p w14:paraId="2ED144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DC_1A-21A-28A-42A_n257H_UL_21A_n257G</w:t>
            </w:r>
          </w:p>
          <w:p w14:paraId="2D463A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DC_1A-21A-28A-42A_n257H_UL_21A_n257H</w:t>
            </w:r>
          </w:p>
          <w:p w14:paraId="7A3A9E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DC_1A-21A-28A-42A_n257I_UL_21A_n257G</w:t>
            </w:r>
          </w:p>
          <w:p w14:paraId="35EE49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DC_1A-21A-28A-42A_n257I_UL_21A_n257H</w:t>
            </w:r>
          </w:p>
          <w:p w14:paraId="11910C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DC_1A-21A-28A-42A_n257I_UL_21A_n257I</w:t>
            </w:r>
          </w:p>
          <w:p w14:paraId="049BF6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DC_1A-21A-28A-42A_n257J_UL_21A_n257G</w:t>
            </w:r>
          </w:p>
          <w:p w14:paraId="6E3E5F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DC_1A-21A-28A-42A_n257J_UL_21A_n257H</w:t>
            </w:r>
          </w:p>
          <w:p w14:paraId="69F2DE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DC_1A-21A-28A-42A_n257J_UL_21A_n257I</w:t>
            </w:r>
          </w:p>
          <w:p w14:paraId="25478D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DC_1A-21A-28A-42A_n257J_UL_21A_n257J</w:t>
            </w:r>
          </w:p>
          <w:p w14:paraId="4507DF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DC_1A-21A-28A-42A_n257K_UL_21A_n257G</w:t>
            </w:r>
          </w:p>
          <w:p w14:paraId="5A0829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DC_1A-21A-28A-42A_n257K_UL_21A_n257H</w:t>
            </w:r>
          </w:p>
          <w:p w14:paraId="062110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DC_1A-21A-28A-42A_n257K_UL_21A_n257I</w:t>
            </w:r>
          </w:p>
          <w:p w14:paraId="3D8B4D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DC_1A-21A-28A-42A_n257K_UL_21A_n257J</w:t>
            </w:r>
          </w:p>
          <w:p w14:paraId="2427BA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DC_1A-21A-28A-42A_n257K_UL_21A_n257K</w:t>
            </w:r>
          </w:p>
          <w:p w14:paraId="23220C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DC_1A-21A-28A-42A_n257L_UL_21A_n257G</w:t>
            </w:r>
          </w:p>
          <w:p w14:paraId="6C5150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DC_1A-21A-28A-42A_n257L_UL_21A_n257H</w:t>
            </w:r>
          </w:p>
          <w:p w14:paraId="0687B5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DC_1A-21A-28A-42A_n257L_UL_21A_n257I</w:t>
            </w:r>
          </w:p>
          <w:p w14:paraId="1F4032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DC_1A-21A-28A-42A_n257L_UL_21A_n257J</w:t>
            </w:r>
          </w:p>
          <w:p w14:paraId="7CD027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DC_1A-21A-28A-42A_n257L_UL_21A_n257K</w:t>
            </w:r>
          </w:p>
          <w:p w14:paraId="5893E1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DC_1A-21A-28A-42A_n257L_UL_21A_n257L</w:t>
            </w:r>
          </w:p>
          <w:p w14:paraId="3C3BF9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DC_1A-21A-28A-42A_n257M_UL_21A_n257G</w:t>
            </w:r>
          </w:p>
          <w:p w14:paraId="63DE7F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DC_1A-21A-28A-42A_n257M_UL_21A_n257H</w:t>
            </w:r>
          </w:p>
          <w:p w14:paraId="69DBD9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DC_1A-21A-28A-42A_n257M_UL_21A_n257I</w:t>
            </w:r>
          </w:p>
          <w:p w14:paraId="323EDD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DC_1A-21A-28A-42A_n257M_UL_21A_n257J</w:t>
            </w:r>
          </w:p>
          <w:p w14:paraId="30B3C8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DC_1A-21A-28A-42A_n257M_UL_21A_n257K</w:t>
            </w:r>
          </w:p>
          <w:p w14:paraId="7C1992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DC_1A-21A-28A-42A_n257M_UL_21A_n257L</w:t>
            </w:r>
          </w:p>
        </w:tc>
        <w:tc>
          <w:tcPr>
            <w:tcW w:w="349" w:type="pct"/>
            <w:tcBorders>
              <w:top w:val="single" w:sz="4" w:space="0" w:color="auto"/>
              <w:left w:val="single" w:sz="4" w:space="0" w:color="auto"/>
              <w:bottom w:val="single" w:sz="4" w:space="0" w:color="auto"/>
              <w:right w:val="single" w:sz="4" w:space="0" w:color="auto"/>
            </w:tcBorders>
          </w:tcPr>
          <w:p w14:paraId="7C12BA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578AB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15007A1"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6418B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7BA1ADC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95A6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B70D18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443DC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DC_1A-21A-28A_42A_n257M_UL_21A_n257M</w:t>
            </w:r>
          </w:p>
        </w:tc>
        <w:tc>
          <w:tcPr>
            <w:tcW w:w="349" w:type="pct"/>
            <w:tcBorders>
              <w:top w:val="single" w:sz="4" w:space="0" w:color="auto"/>
              <w:left w:val="single" w:sz="4" w:space="0" w:color="auto"/>
              <w:bottom w:val="single" w:sz="4" w:space="0" w:color="auto"/>
              <w:right w:val="single" w:sz="4" w:space="0" w:color="auto"/>
            </w:tcBorders>
          </w:tcPr>
          <w:p w14:paraId="6A737D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B9FA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7C31C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228E29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42D768A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CD5A6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165B54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222C0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DC_1A-21A-28A-42C_n257A_UL_28A_n257A</w:t>
            </w:r>
          </w:p>
          <w:p w14:paraId="0A4CFD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DC_1A-21A-28A-42C_n257G_UL_28A_n257G</w:t>
            </w:r>
          </w:p>
          <w:p w14:paraId="4693D8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DC_1A-21A-28A-42C_n257H_UL_28A_n257G</w:t>
            </w:r>
          </w:p>
          <w:p w14:paraId="30DAFC0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DC_1A-21A-28A-42C_n257H_UL_28A_n257H</w:t>
            </w:r>
          </w:p>
          <w:p w14:paraId="5C02A63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DC_1A-21A-28A-42C_n257I_UL_28A_n257G</w:t>
            </w:r>
          </w:p>
          <w:p w14:paraId="6CAEEB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DC_1A-21A-28A-42C_n257I_UL_28A_n257H</w:t>
            </w:r>
          </w:p>
          <w:p w14:paraId="0D948D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DC_1A-21A-28A-42C_n257I_UL_28A_n257I</w:t>
            </w:r>
          </w:p>
          <w:p w14:paraId="170F4E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DC_1A-21A-28A-42C_n257J_UL_28A_n257G</w:t>
            </w:r>
          </w:p>
          <w:p w14:paraId="41559E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DC_1A-21A-28A-42C_n257J_UL_28A_n257H</w:t>
            </w:r>
          </w:p>
          <w:p w14:paraId="0CA2A1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DC_1A-21A-28A-42C_n257J_UL_28A_n257I</w:t>
            </w:r>
          </w:p>
          <w:p w14:paraId="56216E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DC_1A-21A-28A-42C_n257J_UL_28A_n257J</w:t>
            </w:r>
          </w:p>
          <w:p w14:paraId="5BA91D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DC_1A-21A-28A-42C_n257K_UL_28A_n257G</w:t>
            </w:r>
          </w:p>
          <w:p w14:paraId="01F04C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DC_1A-21A-28A-42C_n257K_UL_28A_n257H</w:t>
            </w:r>
          </w:p>
          <w:p w14:paraId="7AC5D3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DC_1A-21A-28A-42C_n257K_UL_28A_n257I</w:t>
            </w:r>
          </w:p>
          <w:p w14:paraId="123DCD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DC_1A-21A-28A-42C_n257K_UL_28A_n257J</w:t>
            </w:r>
          </w:p>
          <w:p w14:paraId="67F9C3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DC_1A-21A-28A-42C_n257K_UL_28A_n257K</w:t>
            </w:r>
          </w:p>
          <w:p w14:paraId="73BC15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DC_1A-21A-28A-42C_n257L_UL_28A_n257G</w:t>
            </w:r>
          </w:p>
          <w:p w14:paraId="119A31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DC_1A-21A-28A-42C_n257L_UL_28A_n257H</w:t>
            </w:r>
          </w:p>
          <w:p w14:paraId="637545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DC_1A-21A-28A-42C_n257L_UL_28A_n257I</w:t>
            </w:r>
          </w:p>
          <w:p w14:paraId="250ABD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DC_1A-21A-28A-42C_n257L_UL_28A_n257J</w:t>
            </w:r>
          </w:p>
          <w:p w14:paraId="2812A3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DC_1A-21A-28A-42C_n257L_UL_28A_n257K</w:t>
            </w:r>
          </w:p>
          <w:p w14:paraId="6E1CB3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DC_1A-21A-28A-42C_n257L_UL_28A_n257L</w:t>
            </w:r>
          </w:p>
          <w:p w14:paraId="5E23F4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DC_1A-21A-28A-42C_n257M_UL_28A_n257G</w:t>
            </w:r>
          </w:p>
          <w:p w14:paraId="245F9B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DC_1A-21A-28A-42C_n257M_UL_28A_n257H</w:t>
            </w:r>
          </w:p>
          <w:p w14:paraId="02E782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DC_1A-21A-28A-42C_n257M_UL_28A_n257I</w:t>
            </w:r>
          </w:p>
          <w:p w14:paraId="068EC8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DC_1A-21A-28A-42C_n257M_UL_28A_n257J</w:t>
            </w:r>
          </w:p>
          <w:p w14:paraId="2EBC1E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DC_1A-21A-28A-42C_n257M_UL_28A_n257K</w:t>
            </w:r>
          </w:p>
          <w:p w14:paraId="01E254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DC_1A-21A-28A-42C_n257M_UL_28A_n257L</w:t>
            </w:r>
          </w:p>
        </w:tc>
        <w:tc>
          <w:tcPr>
            <w:tcW w:w="349" w:type="pct"/>
            <w:tcBorders>
              <w:top w:val="single" w:sz="4" w:space="0" w:color="auto"/>
              <w:left w:val="single" w:sz="4" w:space="0" w:color="auto"/>
              <w:bottom w:val="single" w:sz="4" w:space="0" w:color="auto"/>
              <w:right w:val="single" w:sz="4" w:space="0" w:color="auto"/>
            </w:tcBorders>
          </w:tcPr>
          <w:p w14:paraId="62CD2D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462F8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3D17EC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6F983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0D37360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A203A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5E4E69D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5E958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DC_1A-21A-28A-42C_n257M_UL_28A_n257M</w:t>
            </w:r>
          </w:p>
        </w:tc>
        <w:tc>
          <w:tcPr>
            <w:tcW w:w="349" w:type="pct"/>
            <w:tcBorders>
              <w:top w:val="single" w:sz="4" w:space="0" w:color="auto"/>
              <w:left w:val="single" w:sz="4" w:space="0" w:color="auto"/>
              <w:bottom w:val="single" w:sz="4" w:space="0" w:color="auto"/>
              <w:right w:val="single" w:sz="4" w:space="0" w:color="auto"/>
            </w:tcBorders>
          </w:tcPr>
          <w:p w14:paraId="33E438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562F1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FD3BE5B"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93A7C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3D68D9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9020A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6C249E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14068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DC_1A-21A-28A-42A_n257A_UL_28A_n257A</w:t>
            </w:r>
          </w:p>
          <w:p w14:paraId="1F0723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DC_1A-21A-28A-42A_n257G_UL_28A_n257G</w:t>
            </w:r>
          </w:p>
          <w:p w14:paraId="6FE6A4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DC_1A-21A-28A-42A_n257H_UL_28A_n257G</w:t>
            </w:r>
          </w:p>
          <w:p w14:paraId="7E3BE5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DC_1A-21A-28A-42A_n257H_UL_28A_n257H</w:t>
            </w:r>
          </w:p>
          <w:p w14:paraId="5AF093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DC_1A-21A-28A-42A_n257I_UL_28A_n257G</w:t>
            </w:r>
          </w:p>
          <w:p w14:paraId="5A54D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DC_1A-21A-28A-42A_n257I_UL_28A_n257H</w:t>
            </w:r>
          </w:p>
          <w:p w14:paraId="03CFA8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DC_1A-21A-28A-42A_n257I_UL_28A_n257I</w:t>
            </w:r>
          </w:p>
          <w:p w14:paraId="5084BC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DC_1A-21A-28A-42A_n257J_UL_28A_n257G</w:t>
            </w:r>
          </w:p>
          <w:p w14:paraId="0F3A5A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DC_1A-21A-28A-42A_n257J_UL_28A_n257H</w:t>
            </w:r>
          </w:p>
          <w:p w14:paraId="4CC10E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DC_1A-21A-28A-42A_n257J_UL_28A_n257I</w:t>
            </w:r>
          </w:p>
          <w:p w14:paraId="256749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DC_1A-21A-28A-42A_n257J_UL_28A_n257J</w:t>
            </w:r>
          </w:p>
          <w:p w14:paraId="06893E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DC_1A-21A-28A-42A_n257K_UL_28A_n257G</w:t>
            </w:r>
          </w:p>
          <w:p w14:paraId="5A34B2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DC_1A-21A-28A-42A_n257K_UL_28A_n257H</w:t>
            </w:r>
          </w:p>
          <w:p w14:paraId="32A372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DC_1A-21A-28A-42A_n257K_UL_28A_n257I</w:t>
            </w:r>
          </w:p>
          <w:p w14:paraId="436064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DC_1A-21A-28A-42A_n257K_UL_28A_n257J</w:t>
            </w:r>
          </w:p>
          <w:p w14:paraId="63EDB4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DC_1A-21A-28A-42A_n257K_UL_28A_n257K</w:t>
            </w:r>
          </w:p>
          <w:p w14:paraId="312253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DC_1A-21A-28A-42A_n257L_UL_28A_n257G</w:t>
            </w:r>
          </w:p>
          <w:p w14:paraId="0CF03F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DC_1A-21A-28A-42A_n257L_UL_28A_n257H</w:t>
            </w:r>
          </w:p>
          <w:p w14:paraId="77C2F7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DC_1A-21A-28A-42A_n257L_UL_28A_n257I</w:t>
            </w:r>
          </w:p>
          <w:p w14:paraId="0D90D2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DC_1A-21A-28A-42A_n257L_UL_28A_n257J</w:t>
            </w:r>
          </w:p>
          <w:p w14:paraId="07DB48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DC_1A-21A-28A-42A_n257L_UL_28A_n257K</w:t>
            </w:r>
          </w:p>
          <w:p w14:paraId="0287E5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DC_1A-21A-28A-42A_n257L_UL_28A_n257L</w:t>
            </w:r>
          </w:p>
          <w:p w14:paraId="328448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DC_1A-21A-28A-42A_n257M_UL_28A_n257G</w:t>
            </w:r>
          </w:p>
          <w:p w14:paraId="17D527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DC_1A-21A-28A-42A_n257M_UL_28A_n257H</w:t>
            </w:r>
          </w:p>
          <w:p w14:paraId="676019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DC_1A-21A-28A-42A_n257M_UL_28A_n257I</w:t>
            </w:r>
          </w:p>
          <w:p w14:paraId="6CCF59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DC_1A-21A-28A-42A_n257M_UL_28A_n257J</w:t>
            </w:r>
          </w:p>
          <w:p w14:paraId="699C5F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DC_1A-21A-28A-42A_n257M_UL_28A_n257K</w:t>
            </w:r>
          </w:p>
          <w:p w14:paraId="2F02B1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DC_1A-21A-28A-42A_n257M_UL_28A_n257L</w:t>
            </w:r>
          </w:p>
        </w:tc>
        <w:tc>
          <w:tcPr>
            <w:tcW w:w="349" w:type="pct"/>
            <w:tcBorders>
              <w:top w:val="single" w:sz="4" w:space="0" w:color="auto"/>
              <w:left w:val="single" w:sz="4" w:space="0" w:color="auto"/>
              <w:bottom w:val="single" w:sz="4" w:space="0" w:color="auto"/>
              <w:right w:val="single" w:sz="4" w:space="0" w:color="auto"/>
            </w:tcBorders>
          </w:tcPr>
          <w:p w14:paraId="154FF4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75B21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E2055C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7987BB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728D35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44143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C4FBAD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69A44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DC_1A-21A-28A_42A_n257M_UL_28A_n257M</w:t>
            </w:r>
          </w:p>
        </w:tc>
        <w:tc>
          <w:tcPr>
            <w:tcW w:w="349" w:type="pct"/>
            <w:tcBorders>
              <w:top w:val="single" w:sz="4" w:space="0" w:color="auto"/>
              <w:left w:val="single" w:sz="4" w:space="0" w:color="auto"/>
              <w:bottom w:val="single" w:sz="4" w:space="0" w:color="auto"/>
              <w:right w:val="single" w:sz="4" w:space="0" w:color="auto"/>
            </w:tcBorders>
          </w:tcPr>
          <w:p w14:paraId="374434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985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667478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32FFA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2B4A45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11AE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CF4063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9BE81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DC_3A-21A-28A-42C_n257A_UL_3A_n257A</w:t>
            </w:r>
          </w:p>
          <w:p w14:paraId="4C8D01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DC_3A-21A-28A-42C_n257G_UL_3A_n257G</w:t>
            </w:r>
          </w:p>
          <w:p w14:paraId="586F2B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DC_3A-21A-28A-42C_n257H_UL_3A_n257G</w:t>
            </w:r>
          </w:p>
          <w:p w14:paraId="3BD20E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DC_3A-21A-28A-42C_n257H_UL_3A_n257H</w:t>
            </w:r>
          </w:p>
          <w:p w14:paraId="0487BF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DC_3A-21A-28A-42C_n257I_UL_3A_n257G</w:t>
            </w:r>
          </w:p>
          <w:p w14:paraId="66C104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DC_3A-21A-28A-42C_n257I_UL_3A_n257H</w:t>
            </w:r>
          </w:p>
          <w:p w14:paraId="15C7D5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DC_3A-21A-28A-42C_n257I_UL_3A_n257I</w:t>
            </w:r>
          </w:p>
          <w:p w14:paraId="2E4831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DC_3A-21A-28A-42C_n257J_UL_3A_n257G</w:t>
            </w:r>
          </w:p>
          <w:p w14:paraId="22AD2A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DC_3A-21A-28A-42C_n257J_UL_3A_n257H</w:t>
            </w:r>
          </w:p>
          <w:p w14:paraId="6831FA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DC_3A-21A-28A-42C_n257J_UL_3A_n257I</w:t>
            </w:r>
          </w:p>
          <w:p w14:paraId="6050B9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DC_3A-21A-28A-42C_n257J_UL_3A_n257J</w:t>
            </w:r>
          </w:p>
          <w:p w14:paraId="13E291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DC_3A-21A-28A-42C_n257K_UL_3A_n257G</w:t>
            </w:r>
          </w:p>
          <w:p w14:paraId="75F4A8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DC_3A-21A-28A-42C_n257K_UL_3A_n257H</w:t>
            </w:r>
          </w:p>
          <w:p w14:paraId="45DDF3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DC_3A-21A-28A-42C_n257K_UL_3A_n257I</w:t>
            </w:r>
          </w:p>
          <w:p w14:paraId="6ECB88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DC_3A-21A-28A-42C_n257K_UL_3A_n257J</w:t>
            </w:r>
          </w:p>
          <w:p w14:paraId="1145FA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DC_3A-21A-28A-42C_n257K_UL_3A_n257K</w:t>
            </w:r>
          </w:p>
          <w:p w14:paraId="449C9C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DC_3A-21A-28A-42C_n257L_UL_3A_n257G</w:t>
            </w:r>
          </w:p>
          <w:p w14:paraId="4720F4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DC_3A-21A-28A-42C_n257L_UL_3A_n257H</w:t>
            </w:r>
          </w:p>
          <w:p w14:paraId="5661A6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DC_3A-21A-28A-42C_n257L_UL_3A_n257I</w:t>
            </w:r>
          </w:p>
          <w:p w14:paraId="7B2B4A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DC_3A-21A-28A-42C_n257L_UL_3A_n257J</w:t>
            </w:r>
          </w:p>
          <w:p w14:paraId="46DB1E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DC_3A-21A-28A-42C_n257L_UL_3A_n257K</w:t>
            </w:r>
          </w:p>
          <w:p w14:paraId="5F3BE1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DC_3A-21A-28A-42C_n257L_UL_3A_n257L</w:t>
            </w:r>
          </w:p>
          <w:p w14:paraId="1743BD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DC_3A-21A-28A-42C_n257M_UL_3A_n257G</w:t>
            </w:r>
          </w:p>
          <w:p w14:paraId="1CCDC7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DC_3A-21A-28A-42C_n257M_UL_3A_n257H</w:t>
            </w:r>
          </w:p>
          <w:p w14:paraId="1D5F5B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DC_3A-21A-28A-42C_n257M_UL_3A_n257I</w:t>
            </w:r>
          </w:p>
          <w:p w14:paraId="6E388B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DC_3A-21A-28A-42C_n257M_UL_3A_n257J</w:t>
            </w:r>
          </w:p>
          <w:p w14:paraId="0A3B98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DC_3A-21A-28A-42C_n257M_UL_3A_n257K</w:t>
            </w:r>
          </w:p>
          <w:p w14:paraId="2B56C0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DC_3A-21A-28A-42C_n257M_UL_3A_n257L</w:t>
            </w:r>
          </w:p>
        </w:tc>
        <w:tc>
          <w:tcPr>
            <w:tcW w:w="349" w:type="pct"/>
            <w:tcBorders>
              <w:top w:val="single" w:sz="4" w:space="0" w:color="auto"/>
              <w:left w:val="single" w:sz="4" w:space="0" w:color="auto"/>
              <w:bottom w:val="single" w:sz="4" w:space="0" w:color="auto"/>
              <w:right w:val="single" w:sz="4" w:space="0" w:color="auto"/>
            </w:tcBorders>
          </w:tcPr>
          <w:p w14:paraId="3A1CBE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BC0C9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DFC8FA0"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4D1EC0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FDDCDC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B2B08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3C2421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89ED1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DC_3A-21A-28A-42C_n257M_UL_3A_n257M</w:t>
            </w:r>
          </w:p>
        </w:tc>
        <w:tc>
          <w:tcPr>
            <w:tcW w:w="349" w:type="pct"/>
            <w:tcBorders>
              <w:top w:val="single" w:sz="4" w:space="0" w:color="auto"/>
              <w:left w:val="single" w:sz="4" w:space="0" w:color="auto"/>
              <w:bottom w:val="single" w:sz="4" w:space="0" w:color="auto"/>
              <w:right w:val="single" w:sz="4" w:space="0" w:color="auto"/>
            </w:tcBorders>
          </w:tcPr>
          <w:p w14:paraId="2FE4A3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156F9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0BD18B6"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169CE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3318F47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F6837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DA0CDE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113D2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DC_3A-21A-28A-42A_n257A_UL_3A_n257A</w:t>
            </w:r>
          </w:p>
          <w:p w14:paraId="0088D4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DC_3A-21A-28A-42A_n257G_UL_3A_n257G</w:t>
            </w:r>
          </w:p>
          <w:p w14:paraId="1C5F9B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DC_3A-21A-28A-42A_n257H_UL_3A_n257G</w:t>
            </w:r>
          </w:p>
          <w:p w14:paraId="1ACDAF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DC_3A-21A-28A-42A_n257H_UL_3A_n257H</w:t>
            </w:r>
          </w:p>
          <w:p w14:paraId="5FD2A7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DC_3A-21A-28A-42A_n257I_UL_3A_n257G</w:t>
            </w:r>
          </w:p>
          <w:p w14:paraId="2F68A5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DC_3A-21A-28A-42A_n257I_UL_3A_n257H</w:t>
            </w:r>
          </w:p>
          <w:p w14:paraId="5CA7B8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DC_3A-21A-28A-42A_n257I_UL_3A_n257I</w:t>
            </w:r>
          </w:p>
          <w:p w14:paraId="2965C4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DC_3A-21A-28A-42A_n257J_UL_3A_n257G</w:t>
            </w:r>
          </w:p>
          <w:p w14:paraId="40381C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DC_3A-21A-28A-42A_n257J_UL_3A_n257H</w:t>
            </w:r>
          </w:p>
          <w:p w14:paraId="439C30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DC_3A-21A-28A-42A_n257J_UL_3A_n257I</w:t>
            </w:r>
          </w:p>
          <w:p w14:paraId="59EB30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DC_3A-21A-28A-42A_n257J_UL_3A_n257J</w:t>
            </w:r>
          </w:p>
          <w:p w14:paraId="2EB7E0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DC_3A-21A-28A-42A_n257K_UL_3A_n257G</w:t>
            </w:r>
          </w:p>
          <w:p w14:paraId="5F25AA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DC_3A-21A-28A-42A_n257K_UL_3A_n257H</w:t>
            </w:r>
          </w:p>
          <w:p w14:paraId="4316E5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DC_3A-21A-28A-42A_n257K_UL_3A_n257I</w:t>
            </w:r>
          </w:p>
          <w:p w14:paraId="6070181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DC_3A-21A-28A-42A_n257K_UL_3A_n257J</w:t>
            </w:r>
          </w:p>
          <w:p w14:paraId="47596F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DC_3A-21A-28A-42A_n257K_UL_3A_n257K</w:t>
            </w:r>
          </w:p>
          <w:p w14:paraId="4D228A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DC_3A-21A-28A-42A_n257L_UL_3A_n257G</w:t>
            </w:r>
          </w:p>
          <w:p w14:paraId="4119BD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DC_3A-21A-28A-42A_n257L_UL_3A_n257H</w:t>
            </w:r>
          </w:p>
          <w:p w14:paraId="137943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DC_3A-21A-28A-42A_n257L_UL_3A_n257I</w:t>
            </w:r>
          </w:p>
          <w:p w14:paraId="2E28EF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DC_3A-21A-28A-42A_n257L_UL_3A_n257J</w:t>
            </w:r>
          </w:p>
          <w:p w14:paraId="7374DC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DC_3A-21A-28A-42A_n257L_UL_3A_n257K</w:t>
            </w:r>
          </w:p>
          <w:p w14:paraId="654CEE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DC_3A-21A-28A-42A_n257L_UL_3A_n257L</w:t>
            </w:r>
          </w:p>
          <w:p w14:paraId="5376F1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DC_3A-21A-28A-42A_n257M_UL_3A_n257G</w:t>
            </w:r>
          </w:p>
          <w:p w14:paraId="150E7D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DC_3A-21A-28A-42A_n257M_UL_3A_n257H</w:t>
            </w:r>
          </w:p>
          <w:p w14:paraId="67EE75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DC_3A-21A-28A-42A_n257M_UL_3A_n257I</w:t>
            </w:r>
          </w:p>
          <w:p w14:paraId="42250E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DC_3A-21A-28A-42A_n257M_UL_3A_n257J</w:t>
            </w:r>
          </w:p>
          <w:p w14:paraId="22A4FF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DC_3A-21A-28A-42A_n257M_UL_3A_n257K</w:t>
            </w:r>
          </w:p>
          <w:p w14:paraId="2EEC57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DC_3A-21A-28A-42A_n257M_UL_3A_n257L</w:t>
            </w:r>
          </w:p>
        </w:tc>
        <w:tc>
          <w:tcPr>
            <w:tcW w:w="349" w:type="pct"/>
            <w:tcBorders>
              <w:top w:val="single" w:sz="4" w:space="0" w:color="auto"/>
              <w:left w:val="single" w:sz="4" w:space="0" w:color="auto"/>
              <w:bottom w:val="single" w:sz="4" w:space="0" w:color="auto"/>
              <w:right w:val="single" w:sz="4" w:space="0" w:color="auto"/>
            </w:tcBorders>
          </w:tcPr>
          <w:p w14:paraId="3BED76EC" w14:textId="77777777" w:rsidR="004977CF" w:rsidRPr="004977CF" w:rsidRDefault="004977CF" w:rsidP="004977CF">
            <w:pPr>
              <w:pStyle w:val="TAL"/>
              <w:rPr>
                <w:rFonts w:ascii="Times New Roman" w:hAnsi="Times New Roman"/>
                <w:sz w:val="16"/>
                <w:szCs w:val="16"/>
              </w:rPr>
            </w:pPr>
          </w:p>
        </w:tc>
        <w:tc>
          <w:tcPr>
            <w:tcW w:w="835" w:type="pct"/>
            <w:tcBorders>
              <w:top w:val="single" w:sz="4" w:space="0" w:color="auto"/>
              <w:left w:val="single" w:sz="4" w:space="0" w:color="auto"/>
              <w:bottom w:val="single" w:sz="4" w:space="0" w:color="auto"/>
              <w:right w:val="single" w:sz="4" w:space="0" w:color="auto"/>
            </w:tcBorders>
            <w:vAlign w:val="center"/>
          </w:tcPr>
          <w:p w14:paraId="1FF8101B" w14:textId="77777777" w:rsidR="004977CF" w:rsidRPr="004977CF" w:rsidRDefault="004977CF" w:rsidP="004977CF">
            <w:pPr>
              <w:pStyle w:val="TAL"/>
              <w:rPr>
                <w:rFonts w:ascii="Times New Roman" w:hAnsi="Times New Roman"/>
                <w:sz w:val="16"/>
                <w:szCs w:val="16"/>
              </w:rPr>
            </w:pPr>
          </w:p>
        </w:tc>
        <w:tc>
          <w:tcPr>
            <w:tcW w:w="834" w:type="pct"/>
            <w:tcBorders>
              <w:top w:val="single" w:sz="4" w:space="0" w:color="auto"/>
              <w:left w:val="single" w:sz="4" w:space="0" w:color="auto"/>
              <w:bottom w:val="single" w:sz="4" w:space="0" w:color="auto"/>
              <w:right w:val="single" w:sz="4" w:space="0" w:color="auto"/>
            </w:tcBorders>
          </w:tcPr>
          <w:p w14:paraId="0A8EA385"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1D23D247" w14:textId="77777777" w:rsidR="004977CF" w:rsidRPr="004977CF" w:rsidRDefault="004977CF" w:rsidP="004977CF">
            <w:pPr>
              <w:pStyle w:val="TAL"/>
              <w:rPr>
                <w:rFonts w:ascii="Times New Roman" w:hAnsi="Times New Roman"/>
                <w:sz w:val="16"/>
                <w:szCs w:val="16"/>
              </w:rPr>
            </w:pPr>
          </w:p>
        </w:tc>
        <w:tc>
          <w:tcPr>
            <w:tcW w:w="487" w:type="pct"/>
            <w:tcBorders>
              <w:top w:val="single" w:sz="4" w:space="0" w:color="auto"/>
              <w:left w:val="single" w:sz="4" w:space="0" w:color="auto"/>
              <w:bottom w:val="single" w:sz="4" w:space="0" w:color="auto"/>
              <w:right w:val="single" w:sz="4" w:space="0" w:color="auto"/>
            </w:tcBorders>
          </w:tcPr>
          <w:p w14:paraId="0246A0A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A8EA6C5" w14:textId="77777777" w:rsidR="004977CF" w:rsidRPr="004977CF" w:rsidRDefault="004977CF" w:rsidP="004977CF">
            <w:pPr>
              <w:pStyle w:val="TAL"/>
              <w:rPr>
                <w:rFonts w:ascii="Times New Roman" w:hAnsi="Times New Roman"/>
                <w:sz w:val="16"/>
                <w:szCs w:val="16"/>
              </w:rPr>
            </w:pPr>
          </w:p>
        </w:tc>
      </w:tr>
      <w:tr w:rsidR="004977CF" w14:paraId="407C459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D08DF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DC_3A-21A-28A_42A_n257M_UL_3A_n257M</w:t>
            </w:r>
          </w:p>
        </w:tc>
        <w:tc>
          <w:tcPr>
            <w:tcW w:w="349" w:type="pct"/>
            <w:tcBorders>
              <w:top w:val="single" w:sz="4" w:space="0" w:color="auto"/>
              <w:left w:val="single" w:sz="4" w:space="0" w:color="auto"/>
              <w:bottom w:val="single" w:sz="4" w:space="0" w:color="auto"/>
              <w:right w:val="single" w:sz="4" w:space="0" w:color="auto"/>
            </w:tcBorders>
          </w:tcPr>
          <w:p w14:paraId="786C78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455B2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6BE6F0A"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22B6A1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37101B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15C64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2CF9EC6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A8604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DC_3A-21A-28A-42C_n257A_UL_21A_n257A</w:t>
            </w:r>
          </w:p>
          <w:p w14:paraId="0273E6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DC_3A-21A-28A-42C_n257G_UL_21A_n257G</w:t>
            </w:r>
          </w:p>
          <w:p w14:paraId="33501A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DC_3A-21A-28A-42C_n257H_UL_21A_n257G</w:t>
            </w:r>
          </w:p>
          <w:p w14:paraId="2318D8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DC_3A-21A-28A-42C_n257H_UL_21A_n257H</w:t>
            </w:r>
          </w:p>
          <w:p w14:paraId="0B4393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DC_3A-21A-28A-42C_n257I_UL_21A_n257G</w:t>
            </w:r>
          </w:p>
          <w:p w14:paraId="3A82A9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DC_3A-21A-28A-42C_n257I_UL_21A_n257H</w:t>
            </w:r>
          </w:p>
          <w:p w14:paraId="41BCE1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DC_3A-21A-28A-42C_n257I_UL_21A_n257I</w:t>
            </w:r>
          </w:p>
          <w:p w14:paraId="062E67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DC_3A-21A-28A-42C_n257J_UL_21A_n257G</w:t>
            </w:r>
          </w:p>
          <w:p w14:paraId="3D44D1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DC_3A-21A-28A-42C_n257J_UL_21A_n257H</w:t>
            </w:r>
          </w:p>
          <w:p w14:paraId="143418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DC_3A-21A-28A-42C_n257J_UL_21A_n257I</w:t>
            </w:r>
          </w:p>
          <w:p w14:paraId="2DAEF4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DC_3A-21A-28A-42C_n257J_UL_21A_n257J</w:t>
            </w:r>
          </w:p>
          <w:p w14:paraId="2BF24F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DC_3A-21A-28A-42C_n257K_UL_21A_n257G</w:t>
            </w:r>
          </w:p>
          <w:p w14:paraId="09DA81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DC_3A-21A-28A-42C_n257K_UL_21A_n257H</w:t>
            </w:r>
          </w:p>
          <w:p w14:paraId="1EA869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DC_3A-21A-28A-42C_n257K_UL_21A_n257I</w:t>
            </w:r>
          </w:p>
          <w:p w14:paraId="3DD76E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DC_3A-21A-28A-42C_n257K_UL_21A_n257J</w:t>
            </w:r>
          </w:p>
          <w:p w14:paraId="0CC5D3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DC_3A-21A-28A-42C_n257K_UL_21A_n257K</w:t>
            </w:r>
          </w:p>
          <w:p w14:paraId="1C4647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DC_3A-21A-28A-42C_n257L_UL_21A_n257G</w:t>
            </w:r>
          </w:p>
          <w:p w14:paraId="4F3E09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DC_3A-21A-28A-42C_n257L_UL_21A_n257H</w:t>
            </w:r>
          </w:p>
          <w:p w14:paraId="1A04EE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DC_3A-21A-28A-42C_n257L_UL_21A_n257I</w:t>
            </w:r>
          </w:p>
          <w:p w14:paraId="4A363D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DC_3A-21A-28A-42C_n257L_UL_21A_n257J</w:t>
            </w:r>
          </w:p>
          <w:p w14:paraId="1DD720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DC_3A-21A-28A-42C_n257L_UL_21A_n257K</w:t>
            </w:r>
          </w:p>
          <w:p w14:paraId="6107A1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DC_3A-21A-28A-42C_n257L_UL_21A_n257L</w:t>
            </w:r>
          </w:p>
          <w:p w14:paraId="7CD334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DC_3A-21A-28A-42C_n257M_UL_21A_n257G</w:t>
            </w:r>
          </w:p>
          <w:p w14:paraId="4DA088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DC_3A-21A-28A-42C_n257M_UL_21A_n257H</w:t>
            </w:r>
          </w:p>
          <w:p w14:paraId="229A20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DC_3A-21A-28A-42C_n257M_UL_21A_n257I</w:t>
            </w:r>
          </w:p>
          <w:p w14:paraId="0DD16A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DC_3A-21A-28A-42C_n257M_UL_21A_n257J</w:t>
            </w:r>
          </w:p>
          <w:p w14:paraId="35F3E4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DC_3A-21A-28A-42C_n257M_UL_21A_n257K</w:t>
            </w:r>
          </w:p>
          <w:p w14:paraId="68817A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DC_3A-21A-28A-42C_n257M_UL_21A_n257L</w:t>
            </w:r>
          </w:p>
        </w:tc>
        <w:tc>
          <w:tcPr>
            <w:tcW w:w="349" w:type="pct"/>
            <w:tcBorders>
              <w:top w:val="single" w:sz="4" w:space="0" w:color="auto"/>
              <w:left w:val="single" w:sz="4" w:space="0" w:color="auto"/>
              <w:bottom w:val="single" w:sz="4" w:space="0" w:color="auto"/>
              <w:right w:val="single" w:sz="4" w:space="0" w:color="auto"/>
            </w:tcBorders>
          </w:tcPr>
          <w:p w14:paraId="4A57AD00" w14:textId="77777777" w:rsidR="004977CF" w:rsidRPr="004977CF" w:rsidRDefault="004977CF" w:rsidP="004977CF">
            <w:pPr>
              <w:pStyle w:val="TAL"/>
              <w:rPr>
                <w:rFonts w:ascii="Times New Roman" w:hAnsi="Times New Roman"/>
                <w:sz w:val="16"/>
                <w:szCs w:val="16"/>
              </w:rPr>
            </w:pPr>
          </w:p>
        </w:tc>
        <w:tc>
          <w:tcPr>
            <w:tcW w:w="835" w:type="pct"/>
            <w:tcBorders>
              <w:top w:val="single" w:sz="4" w:space="0" w:color="auto"/>
              <w:left w:val="single" w:sz="4" w:space="0" w:color="auto"/>
              <w:bottom w:val="single" w:sz="4" w:space="0" w:color="auto"/>
              <w:right w:val="single" w:sz="4" w:space="0" w:color="auto"/>
            </w:tcBorders>
            <w:vAlign w:val="center"/>
          </w:tcPr>
          <w:p w14:paraId="2094AD39" w14:textId="77777777" w:rsidR="004977CF" w:rsidRPr="004977CF" w:rsidRDefault="004977CF" w:rsidP="004977CF">
            <w:pPr>
              <w:pStyle w:val="TAL"/>
              <w:rPr>
                <w:rFonts w:ascii="Times New Roman" w:hAnsi="Times New Roman"/>
                <w:sz w:val="16"/>
                <w:szCs w:val="16"/>
              </w:rPr>
            </w:pPr>
          </w:p>
        </w:tc>
        <w:tc>
          <w:tcPr>
            <w:tcW w:w="834" w:type="pct"/>
            <w:tcBorders>
              <w:top w:val="single" w:sz="4" w:space="0" w:color="auto"/>
              <w:left w:val="single" w:sz="4" w:space="0" w:color="auto"/>
              <w:bottom w:val="single" w:sz="4" w:space="0" w:color="auto"/>
              <w:right w:val="single" w:sz="4" w:space="0" w:color="auto"/>
            </w:tcBorders>
          </w:tcPr>
          <w:p w14:paraId="02C61D7B"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565ACE3" w14:textId="77777777" w:rsidR="004977CF" w:rsidRPr="004977CF" w:rsidRDefault="004977CF" w:rsidP="004977CF">
            <w:pPr>
              <w:pStyle w:val="TAL"/>
              <w:rPr>
                <w:rFonts w:ascii="Times New Roman" w:hAnsi="Times New Roman"/>
                <w:sz w:val="16"/>
                <w:szCs w:val="16"/>
              </w:rPr>
            </w:pPr>
          </w:p>
        </w:tc>
        <w:tc>
          <w:tcPr>
            <w:tcW w:w="487" w:type="pct"/>
            <w:tcBorders>
              <w:top w:val="single" w:sz="4" w:space="0" w:color="auto"/>
              <w:left w:val="single" w:sz="4" w:space="0" w:color="auto"/>
              <w:bottom w:val="single" w:sz="4" w:space="0" w:color="auto"/>
              <w:right w:val="single" w:sz="4" w:space="0" w:color="auto"/>
            </w:tcBorders>
          </w:tcPr>
          <w:p w14:paraId="28A6329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EFCF8C" w14:textId="77777777" w:rsidR="004977CF" w:rsidRPr="004977CF" w:rsidRDefault="004977CF" w:rsidP="004977CF">
            <w:pPr>
              <w:pStyle w:val="TAL"/>
              <w:rPr>
                <w:rFonts w:ascii="Times New Roman" w:hAnsi="Times New Roman"/>
                <w:sz w:val="16"/>
                <w:szCs w:val="16"/>
              </w:rPr>
            </w:pPr>
          </w:p>
        </w:tc>
      </w:tr>
      <w:tr w:rsidR="004977CF" w14:paraId="5B0EDE6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AEE6E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DC_3A-21A-28A-42C_n257M_UL_21A_n257M</w:t>
            </w:r>
          </w:p>
        </w:tc>
        <w:tc>
          <w:tcPr>
            <w:tcW w:w="349" w:type="pct"/>
            <w:tcBorders>
              <w:top w:val="single" w:sz="4" w:space="0" w:color="auto"/>
              <w:left w:val="single" w:sz="4" w:space="0" w:color="auto"/>
              <w:bottom w:val="single" w:sz="4" w:space="0" w:color="auto"/>
              <w:right w:val="single" w:sz="4" w:space="0" w:color="auto"/>
            </w:tcBorders>
          </w:tcPr>
          <w:p w14:paraId="781EFA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77408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6AF6E0"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378DB6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295D55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9277D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5B07B03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475DD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DC_3A-21A-28A-42A_n257A_UL_21A_n257A</w:t>
            </w:r>
          </w:p>
          <w:p w14:paraId="18B581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DC_3A-21A-28A-42A_n257G_UL_21A_n257G</w:t>
            </w:r>
          </w:p>
          <w:p w14:paraId="063977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DC_3A-21A-28A-42A_n257H_UL_21A_n257G</w:t>
            </w:r>
          </w:p>
          <w:p w14:paraId="65ABC2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DC_3A-21A-28A-42A_n257H_UL_21A_n257H</w:t>
            </w:r>
          </w:p>
          <w:p w14:paraId="094C9D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DC_3A-21A-28A-42A_n257I_UL_21A_n257G</w:t>
            </w:r>
          </w:p>
          <w:p w14:paraId="5B3628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DC_3A-21A-28A-42A_n257I_UL_21A_n257H</w:t>
            </w:r>
          </w:p>
          <w:p w14:paraId="47B310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DC_3A-21A-28A-42A_n257I_UL_21A_n257I</w:t>
            </w:r>
          </w:p>
          <w:p w14:paraId="3B99F0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DC_3A-21A-28A-42A_n257J_UL_21A_n257G</w:t>
            </w:r>
          </w:p>
          <w:p w14:paraId="1B9A3A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DC_3A-21A-28A-42A_n257J_UL_21A_n257H</w:t>
            </w:r>
          </w:p>
          <w:p w14:paraId="06BA61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DC_3A-21A-28A-42A_n257J_UL_21A_n257I</w:t>
            </w:r>
          </w:p>
          <w:p w14:paraId="37349B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DC_3A-21A-28A-42A_n257J_UL_21A_n257J</w:t>
            </w:r>
          </w:p>
          <w:p w14:paraId="783C4C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DC_3A-21A-28A-42A_n257K_UL_21A_n257G</w:t>
            </w:r>
          </w:p>
          <w:p w14:paraId="3C54FC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DC_3A-21A-28A-42A_n257K_UL_21A_n257H</w:t>
            </w:r>
          </w:p>
          <w:p w14:paraId="2365D6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DC_3A-21A-28A-42A_n257K_UL_21A_n257I</w:t>
            </w:r>
          </w:p>
          <w:p w14:paraId="14D221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DC_3A-21A-28A-42A_n257K_UL_21A_n257J</w:t>
            </w:r>
          </w:p>
          <w:p w14:paraId="5C5DA3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DC_3A-21A-28A-42A_n257K_UL_21A_n257K</w:t>
            </w:r>
          </w:p>
          <w:p w14:paraId="0F5221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DC_3A-21A-28A-42A_n257L_UL_21A_n257G</w:t>
            </w:r>
          </w:p>
          <w:p w14:paraId="5CE0B8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DC_3A-21A-28A-42A_n257L_UL_21A_n257H</w:t>
            </w:r>
          </w:p>
          <w:p w14:paraId="34258E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DC_3A-21A-28A-42A_n257L_UL_21A_n257I</w:t>
            </w:r>
          </w:p>
          <w:p w14:paraId="1FE39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DC_3A-21A-28A-42A_n257L_UL_21A_n257J</w:t>
            </w:r>
          </w:p>
          <w:p w14:paraId="7A0307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DC_3A-21A-28A-42A_n257L_UL_21A_n257K</w:t>
            </w:r>
          </w:p>
          <w:p w14:paraId="614513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DC_3A-21A-28A-42A_n257L_UL_21A_n257L</w:t>
            </w:r>
          </w:p>
          <w:p w14:paraId="32012B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DC_3A-21A-28A-42A_n257M_UL_21A_n257G</w:t>
            </w:r>
          </w:p>
          <w:p w14:paraId="71F5CE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DC_3A-21A-28A-42A_n257M_UL_21A_n257H</w:t>
            </w:r>
          </w:p>
          <w:p w14:paraId="7E0BCD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DC_3A-21A-28A-42A_n257M_UL_21A_n257I</w:t>
            </w:r>
          </w:p>
          <w:p w14:paraId="25CAA8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DC_3A-21A-28A-42A_n257M_UL_21A_n257J</w:t>
            </w:r>
          </w:p>
          <w:p w14:paraId="6AB824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DC_3A-21A-28A-42A_n257M_UL_21A_n257K</w:t>
            </w:r>
          </w:p>
          <w:p w14:paraId="355BBF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DC_3A-21A-28A-42A_n257M_UL_21A_n257L</w:t>
            </w:r>
          </w:p>
        </w:tc>
        <w:tc>
          <w:tcPr>
            <w:tcW w:w="349" w:type="pct"/>
            <w:tcBorders>
              <w:top w:val="single" w:sz="4" w:space="0" w:color="auto"/>
              <w:left w:val="single" w:sz="4" w:space="0" w:color="auto"/>
              <w:bottom w:val="single" w:sz="4" w:space="0" w:color="auto"/>
              <w:right w:val="single" w:sz="4" w:space="0" w:color="auto"/>
            </w:tcBorders>
          </w:tcPr>
          <w:p w14:paraId="1BDBC0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7F36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362A23C"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19F6A1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59F87B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4256E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842B6B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0FF09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DC_3A-21A-28A_42A_n257M_UL_21A_n257M</w:t>
            </w:r>
          </w:p>
        </w:tc>
        <w:tc>
          <w:tcPr>
            <w:tcW w:w="349" w:type="pct"/>
            <w:tcBorders>
              <w:top w:val="single" w:sz="4" w:space="0" w:color="auto"/>
              <w:left w:val="single" w:sz="4" w:space="0" w:color="auto"/>
              <w:bottom w:val="single" w:sz="4" w:space="0" w:color="auto"/>
              <w:right w:val="single" w:sz="4" w:space="0" w:color="auto"/>
            </w:tcBorders>
          </w:tcPr>
          <w:p w14:paraId="631CCB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2C6D9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A0228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7758DC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71A61F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A2CEB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58F1E82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267F4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DC_3A-21A-28A-42C_n257A_UL_28A_n257A</w:t>
            </w:r>
          </w:p>
          <w:p w14:paraId="49282F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DC_3A-21A-28A-42C_n257G_UL_28A_n257G</w:t>
            </w:r>
          </w:p>
          <w:p w14:paraId="25C25D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DC_3A-21A-28A-42C_n257H_UL_28A_n257G</w:t>
            </w:r>
          </w:p>
          <w:p w14:paraId="2C9B13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DC_3A-21A-28A-42C_n257H_UL_28A_n257H</w:t>
            </w:r>
          </w:p>
          <w:p w14:paraId="54475E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DC_3A-21A-28A-42C_n257I_UL_28A_n257G</w:t>
            </w:r>
          </w:p>
          <w:p w14:paraId="510428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DC_3A-21A-28A-42C_n257I_UL_28A_n257H</w:t>
            </w:r>
          </w:p>
          <w:p w14:paraId="27848E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DC_3A-21A-28A-42C_n257I_UL_28A_n257I</w:t>
            </w:r>
          </w:p>
          <w:p w14:paraId="235898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DC_3A-21A-28A-42C_n257J_UL_28A_n257G</w:t>
            </w:r>
          </w:p>
          <w:p w14:paraId="18E158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DC_3A-21A-28A-42C_n257J_UL_28A_n257H</w:t>
            </w:r>
          </w:p>
          <w:p w14:paraId="18197D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DC_3A-21A-28A-42C_n257J_UL_28A_n257I</w:t>
            </w:r>
          </w:p>
          <w:p w14:paraId="24E8ED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DC_3A-21A-28A-42C_n257J_UL_28A_n257J</w:t>
            </w:r>
          </w:p>
          <w:p w14:paraId="16E5A1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DC_3A-21A-28A-42C_n257K_UL_28A_n257G</w:t>
            </w:r>
          </w:p>
          <w:p w14:paraId="026270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DC_3A-21A-28A-42C_n257K_UL_28A_n257H</w:t>
            </w:r>
          </w:p>
          <w:p w14:paraId="158BB3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DC_3A-21A-28A-42C_n257K_UL_28A_n257I</w:t>
            </w:r>
          </w:p>
          <w:p w14:paraId="2B7852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DC_3A-21A-28A-42C_n257K_UL_28A_n257J</w:t>
            </w:r>
          </w:p>
          <w:p w14:paraId="4207D5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DC_3A-21A-28A-42C_n257K_UL_28A_n257K</w:t>
            </w:r>
          </w:p>
          <w:p w14:paraId="41A843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DC_3A-21A-28A-42C_n257L_UL_28A_n257G</w:t>
            </w:r>
          </w:p>
          <w:p w14:paraId="6F414F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DC_3A-21A-28A-42C_n257L_UL_28A_n257H</w:t>
            </w:r>
          </w:p>
          <w:p w14:paraId="3794D5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DC_3A-21A-28A-42C_n257L_UL_28A_n257I</w:t>
            </w:r>
          </w:p>
          <w:p w14:paraId="63D8C2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DC_3A-21A-28A-42C_n257L_UL_28A_n257J</w:t>
            </w:r>
          </w:p>
          <w:p w14:paraId="0DB7DD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DC_3A-21A-28A-42C_n257L_UL_28A_n257K</w:t>
            </w:r>
          </w:p>
          <w:p w14:paraId="61A9A8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DC_3A-21A-28A-42C_n257L_UL_28A_n257L</w:t>
            </w:r>
          </w:p>
          <w:p w14:paraId="44B30F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DC_3A-21A-28A-42C_n257M_UL_28A_n257G</w:t>
            </w:r>
          </w:p>
          <w:p w14:paraId="246552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DC_3A-21A-28A-42C_n257M_UL_28A_n257H</w:t>
            </w:r>
          </w:p>
          <w:p w14:paraId="5E2B09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DC_3A-21A-28A-42C_n257M_UL_28A_n257I</w:t>
            </w:r>
          </w:p>
          <w:p w14:paraId="342747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DC_3A-21A-28A-42C_n257M_UL_28A_n257J</w:t>
            </w:r>
          </w:p>
          <w:p w14:paraId="61F73A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DC_3A-21A-28A-42C_n257M_UL_28A_n257K</w:t>
            </w:r>
          </w:p>
          <w:p w14:paraId="647EE1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DC_3A-21A-28A-42C_n257M_UL_28A_n257L</w:t>
            </w:r>
          </w:p>
        </w:tc>
        <w:tc>
          <w:tcPr>
            <w:tcW w:w="349" w:type="pct"/>
            <w:tcBorders>
              <w:top w:val="single" w:sz="4" w:space="0" w:color="auto"/>
              <w:left w:val="single" w:sz="4" w:space="0" w:color="auto"/>
              <w:bottom w:val="single" w:sz="4" w:space="0" w:color="auto"/>
              <w:right w:val="single" w:sz="4" w:space="0" w:color="auto"/>
            </w:tcBorders>
          </w:tcPr>
          <w:p w14:paraId="72B01E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9560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ABF0D3"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394285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4813D75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C385A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4FBB58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3650B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DC_3A-21A-28A-42C_n257M_UL_28A_n257M</w:t>
            </w:r>
          </w:p>
        </w:tc>
        <w:tc>
          <w:tcPr>
            <w:tcW w:w="349" w:type="pct"/>
            <w:tcBorders>
              <w:top w:val="single" w:sz="4" w:space="0" w:color="auto"/>
              <w:left w:val="single" w:sz="4" w:space="0" w:color="auto"/>
              <w:bottom w:val="single" w:sz="4" w:space="0" w:color="auto"/>
              <w:right w:val="single" w:sz="4" w:space="0" w:color="auto"/>
            </w:tcBorders>
          </w:tcPr>
          <w:p w14:paraId="667F77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2A55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A0D225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74EB6F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07189A1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5DC06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F45B32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77035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DC_3A-21A-28A-42A_n257A_UL_28A_n257A</w:t>
            </w:r>
          </w:p>
          <w:p w14:paraId="26AFAC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DC_3A-21A-28A-42A_n257G_UL_28A_n257G</w:t>
            </w:r>
          </w:p>
          <w:p w14:paraId="3C7D86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DC_3A-21A-28A-42A_n257H_UL_28A_n257G</w:t>
            </w:r>
          </w:p>
          <w:p w14:paraId="369A24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DC_3A-21A-28A-42A_n257H_UL_28A_n257H</w:t>
            </w:r>
          </w:p>
          <w:p w14:paraId="526F02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DC_3A-21A-28A-42A_n257I_UL_28A_n257G</w:t>
            </w:r>
          </w:p>
          <w:p w14:paraId="07D001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DC_3A-21A-28A-42A_n257I_UL_28A_n257H</w:t>
            </w:r>
          </w:p>
          <w:p w14:paraId="51E8E9C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DC_3A-21A-28A-42A_n257I_UL_28A_n257I</w:t>
            </w:r>
          </w:p>
          <w:p w14:paraId="6F5C56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DC_3A-21A-28A-42A_n257J_UL_28A_n257G</w:t>
            </w:r>
          </w:p>
          <w:p w14:paraId="446967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DC_3A-21A-28A-42A_n257J_UL_28A_n257H</w:t>
            </w:r>
          </w:p>
          <w:p w14:paraId="1AC2EA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DC_3A-21A-28A-42A_n257J_UL_28A_n257I</w:t>
            </w:r>
          </w:p>
          <w:p w14:paraId="42AEAA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DC_3A-21A-28A-42A_n257J_UL_28A_n257J</w:t>
            </w:r>
          </w:p>
          <w:p w14:paraId="41CED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DC_3A-21A-28A-42A_n257K_UL_28A_n257G</w:t>
            </w:r>
          </w:p>
          <w:p w14:paraId="37C099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DC_3A-21A-28A-42A_n257K_UL_28A_n257H</w:t>
            </w:r>
          </w:p>
          <w:p w14:paraId="72DA26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DC_3A-21A-28A-42A_n257K_UL_28A_n257I</w:t>
            </w:r>
          </w:p>
          <w:p w14:paraId="3615C0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DC_3A-21A-28A-42A_n257K_UL_28A_n257J</w:t>
            </w:r>
          </w:p>
          <w:p w14:paraId="7B85CD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DC_3A-21A-28A-42A_n257K_UL_28A_n257K</w:t>
            </w:r>
          </w:p>
          <w:p w14:paraId="573433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DC_3A-21A-28A-42A_n257L_UL_28A_n257G</w:t>
            </w:r>
          </w:p>
          <w:p w14:paraId="08B1E1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DC_3A-21A-28A-42A_n257L_UL_28A_n257H</w:t>
            </w:r>
          </w:p>
          <w:p w14:paraId="2B3636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DC_3A-21A-28A-42A_n257L_UL_28A_n257I</w:t>
            </w:r>
          </w:p>
          <w:p w14:paraId="59E870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DC_3A-21A-28A-42A_n257L_UL_28A_n257J</w:t>
            </w:r>
          </w:p>
          <w:p w14:paraId="4533FA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DC_3A-21A-28A-42A_n257L_UL_28A_n257K</w:t>
            </w:r>
          </w:p>
          <w:p w14:paraId="7629F2F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DC_3A-21A-28A-42A_n257L_UL_28A_n257L</w:t>
            </w:r>
          </w:p>
          <w:p w14:paraId="425B2C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DC_3A-21A-28A-42A_n257M_UL_28A_n257G</w:t>
            </w:r>
          </w:p>
          <w:p w14:paraId="3EC6EF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DC_3A-21A-28A-42A_n257M_UL_28A_n257H</w:t>
            </w:r>
          </w:p>
          <w:p w14:paraId="70E4F2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DC_3A-21A-28A-42A_n257M_UL_28A_n257I</w:t>
            </w:r>
          </w:p>
          <w:p w14:paraId="1A4A06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DC_3A-21A-28A-42A_n257M_UL_28A_n257J</w:t>
            </w:r>
          </w:p>
          <w:p w14:paraId="24E2D1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DC_3A-21A-28A-42A_n257M_UL_28A_n257K</w:t>
            </w:r>
          </w:p>
          <w:p w14:paraId="2C8888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DC_3A-21A-28A-42A_n257M_UL_28A_n257L</w:t>
            </w:r>
          </w:p>
        </w:tc>
        <w:tc>
          <w:tcPr>
            <w:tcW w:w="349" w:type="pct"/>
            <w:tcBorders>
              <w:top w:val="single" w:sz="4" w:space="0" w:color="auto"/>
              <w:left w:val="single" w:sz="4" w:space="0" w:color="auto"/>
              <w:bottom w:val="single" w:sz="4" w:space="0" w:color="auto"/>
              <w:right w:val="single" w:sz="4" w:space="0" w:color="auto"/>
            </w:tcBorders>
          </w:tcPr>
          <w:p w14:paraId="0CF325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6E94A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ED4CA23"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45B69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1F8681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1BE5E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2F8A4AE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FF6E3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DC_3A-21A-28A_42A_n257M_UL_28A_n257M</w:t>
            </w:r>
          </w:p>
        </w:tc>
        <w:tc>
          <w:tcPr>
            <w:tcW w:w="349" w:type="pct"/>
            <w:tcBorders>
              <w:top w:val="single" w:sz="4" w:space="0" w:color="auto"/>
              <w:left w:val="single" w:sz="4" w:space="0" w:color="auto"/>
              <w:bottom w:val="single" w:sz="4" w:space="0" w:color="auto"/>
              <w:right w:val="single" w:sz="4" w:space="0" w:color="auto"/>
            </w:tcBorders>
          </w:tcPr>
          <w:p w14:paraId="3D7C6A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07FD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29E4B12"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3DB2E4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12FCAE4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B687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FC601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690A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DL_1A-3A-19A-42A_n257G_UL_1A_n257A</w:t>
            </w:r>
          </w:p>
        </w:tc>
        <w:tc>
          <w:tcPr>
            <w:tcW w:w="349" w:type="pct"/>
            <w:tcBorders>
              <w:top w:val="single" w:sz="4" w:space="0" w:color="auto"/>
              <w:left w:val="single" w:sz="4" w:space="0" w:color="auto"/>
              <w:bottom w:val="single" w:sz="4" w:space="0" w:color="auto"/>
              <w:right w:val="single" w:sz="4" w:space="0" w:color="auto"/>
            </w:tcBorders>
          </w:tcPr>
          <w:p w14:paraId="43D0BE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A2B24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415D7F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0AC7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98B5FC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2E755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7CB800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A226B1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DL_1A-3A-19A-42A_n257G_UL_1A_n257G</w:t>
            </w:r>
          </w:p>
        </w:tc>
        <w:tc>
          <w:tcPr>
            <w:tcW w:w="349" w:type="pct"/>
            <w:tcBorders>
              <w:top w:val="single" w:sz="4" w:space="0" w:color="auto"/>
              <w:left w:val="single" w:sz="4" w:space="0" w:color="auto"/>
              <w:bottom w:val="single" w:sz="4" w:space="0" w:color="auto"/>
              <w:right w:val="single" w:sz="4" w:space="0" w:color="auto"/>
            </w:tcBorders>
          </w:tcPr>
          <w:p w14:paraId="357353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462E8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8791E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8F3F1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83AA8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3315D0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A2FB40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4FC8C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DL_1A-3A-19A-42A_n257G_UL_19A_n257A</w:t>
            </w:r>
          </w:p>
        </w:tc>
        <w:tc>
          <w:tcPr>
            <w:tcW w:w="349" w:type="pct"/>
            <w:tcBorders>
              <w:top w:val="single" w:sz="4" w:space="0" w:color="auto"/>
              <w:left w:val="single" w:sz="4" w:space="0" w:color="auto"/>
              <w:bottom w:val="single" w:sz="4" w:space="0" w:color="auto"/>
              <w:right w:val="single" w:sz="4" w:space="0" w:color="auto"/>
            </w:tcBorders>
          </w:tcPr>
          <w:p w14:paraId="579794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D21BD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264E65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3E629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FC636F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23805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7706CC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199F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DL_1A-3A-19A-42A_n257G_UL_19A_n257G</w:t>
            </w:r>
          </w:p>
        </w:tc>
        <w:tc>
          <w:tcPr>
            <w:tcW w:w="349" w:type="pct"/>
            <w:tcBorders>
              <w:top w:val="single" w:sz="4" w:space="0" w:color="auto"/>
              <w:left w:val="single" w:sz="4" w:space="0" w:color="auto"/>
              <w:bottom w:val="single" w:sz="4" w:space="0" w:color="auto"/>
              <w:right w:val="single" w:sz="4" w:space="0" w:color="auto"/>
            </w:tcBorders>
          </w:tcPr>
          <w:p w14:paraId="690A8A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46237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E8F1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17A55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D2AE70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1EE8B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1D1078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F09990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DL_1A-3A-19A-42A_n257G_UL_42A_n257A</w:t>
            </w:r>
          </w:p>
        </w:tc>
        <w:tc>
          <w:tcPr>
            <w:tcW w:w="349" w:type="pct"/>
            <w:tcBorders>
              <w:top w:val="single" w:sz="4" w:space="0" w:color="auto"/>
              <w:left w:val="single" w:sz="4" w:space="0" w:color="auto"/>
              <w:bottom w:val="single" w:sz="4" w:space="0" w:color="auto"/>
              <w:right w:val="single" w:sz="4" w:space="0" w:color="auto"/>
            </w:tcBorders>
          </w:tcPr>
          <w:p w14:paraId="1E3FBA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DE8FC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E3AE80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4E46A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9E9AEA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4DDF3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9F3DC7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B197D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DL_1A-3A-19A-42A_n257G_UL_42A_n257G</w:t>
            </w:r>
          </w:p>
        </w:tc>
        <w:tc>
          <w:tcPr>
            <w:tcW w:w="349" w:type="pct"/>
            <w:tcBorders>
              <w:top w:val="single" w:sz="4" w:space="0" w:color="auto"/>
              <w:left w:val="single" w:sz="4" w:space="0" w:color="auto"/>
              <w:bottom w:val="single" w:sz="4" w:space="0" w:color="auto"/>
              <w:right w:val="single" w:sz="4" w:space="0" w:color="auto"/>
            </w:tcBorders>
          </w:tcPr>
          <w:p w14:paraId="4C0307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B3594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18BAA6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6143F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1D3146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C307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E2663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B5CA1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DL_1A-3A-19A-42A_n257H_UL_1A_n257A</w:t>
            </w:r>
          </w:p>
        </w:tc>
        <w:tc>
          <w:tcPr>
            <w:tcW w:w="349" w:type="pct"/>
            <w:tcBorders>
              <w:top w:val="single" w:sz="4" w:space="0" w:color="auto"/>
              <w:left w:val="single" w:sz="4" w:space="0" w:color="auto"/>
              <w:bottom w:val="single" w:sz="4" w:space="0" w:color="auto"/>
              <w:right w:val="single" w:sz="4" w:space="0" w:color="auto"/>
            </w:tcBorders>
          </w:tcPr>
          <w:p w14:paraId="2BB761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5236D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39E0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65B9B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36E872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2436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ED3F05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1C8C1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DL_1A-3A-19A-42A_n257H_UL_1A_n257G</w:t>
            </w:r>
          </w:p>
        </w:tc>
        <w:tc>
          <w:tcPr>
            <w:tcW w:w="349" w:type="pct"/>
            <w:tcBorders>
              <w:top w:val="single" w:sz="4" w:space="0" w:color="auto"/>
              <w:left w:val="single" w:sz="4" w:space="0" w:color="auto"/>
              <w:bottom w:val="single" w:sz="4" w:space="0" w:color="auto"/>
              <w:right w:val="single" w:sz="4" w:space="0" w:color="auto"/>
            </w:tcBorders>
          </w:tcPr>
          <w:p w14:paraId="3DB507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F525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AFB0E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E2162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1DA517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73F6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4E48DA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B8B7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DL_1A-3A-19A-42A_n257H_UL_1A_n257H</w:t>
            </w:r>
          </w:p>
        </w:tc>
        <w:tc>
          <w:tcPr>
            <w:tcW w:w="349" w:type="pct"/>
            <w:tcBorders>
              <w:top w:val="single" w:sz="4" w:space="0" w:color="auto"/>
              <w:left w:val="single" w:sz="4" w:space="0" w:color="auto"/>
              <w:bottom w:val="single" w:sz="4" w:space="0" w:color="auto"/>
              <w:right w:val="single" w:sz="4" w:space="0" w:color="auto"/>
            </w:tcBorders>
          </w:tcPr>
          <w:p w14:paraId="405A73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0930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091881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A1E19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FC0FF0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A0460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2F31CF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F1B712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DL_1A-3A-19A-42A_n257H_UL_19A_n257A</w:t>
            </w:r>
          </w:p>
        </w:tc>
        <w:tc>
          <w:tcPr>
            <w:tcW w:w="349" w:type="pct"/>
            <w:tcBorders>
              <w:top w:val="single" w:sz="4" w:space="0" w:color="auto"/>
              <w:left w:val="single" w:sz="4" w:space="0" w:color="auto"/>
              <w:bottom w:val="single" w:sz="4" w:space="0" w:color="auto"/>
              <w:right w:val="single" w:sz="4" w:space="0" w:color="auto"/>
            </w:tcBorders>
          </w:tcPr>
          <w:p w14:paraId="2AD18A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BE82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8ED85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90FBD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BE7D2F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7953A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559116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AC0E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DL_1A-3A-19A-42A_n257H_UL_19A_n257G</w:t>
            </w:r>
          </w:p>
        </w:tc>
        <w:tc>
          <w:tcPr>
            <w:tcW w:w="349" w:type="pct"/>
            <w:tcBorders>
              <w:top w:val="single" w:sz="4" w:space="0" w:color="auto"/>
              <w:left w:val="single" w:sz="4" w:space="0" w:color="auto"/>
              <w:bottom w:val="single" w:sz="4" w:space="0" w:color="auto"/>
              <w:right w:val="single" w:sz="4" w:space="0" w:color="auto"/>
            </w:tcBorders>
          </w:tcPr>
          <w:p w14:paraId="3AC254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C3A4A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3F66C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25769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E648E4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B218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0E7A7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4FDD1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DL_1A-3A-19A-42A_n257H_UL_19A_n257H</w:t>
            </w:r>
          </w:p>
        </w:tc>
        <w:tc>
          <w:tcPr>
            <w:tcW w:w="349" w:type="pct"/>
            <w:tcBorders>
              <w:top w:val="single" w:sz="4" w:space="0" w:color="auto"/>
              <w:left w:val="single" w:sz="4" w:space="0" w:color="auto"/>
              <w:bottom w:val="single" w:sz="4" w:space="0" w:color="auto"/>
              <w:right w:val="single" w:sz="4" w:space="0" w:color="auto"/>
            </w:tcBorders>
          </w:tcPr>
          <w:p w14:paraId="586A2C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C391D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6245E1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C3B89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317D7B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BB28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46878B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57E0E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DL_1A-3A-19A-42A_n257H_UL_42A_n257A</w:t>
            </w:r>
          </w:p>
        </w:tc>
        <w:tc>
          <w:tcPr>
            <w:tcW w:w="349" w:type="pct"/>
            <w:tcBorders>
              <w:top w:val="single" w:sz="4" w:space="0" w:color="auto"/>
              <w:left w:val="single" w:sz="4" w:space="0" w:color="auto"/>
              <w:bottom w:val="single" w:sz="4" w:space="0" w:color="auto"/>
              <w:right w:val="single" w:sz="4" w:space="0" w:color="auto"/>
            </w:tcBorders>
          </w:tcPr>
          <w:p w14:paraId="5FF130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EA0B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7C3591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C3D7A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D8FAFB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C542DA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AC963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6ED14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DL_1A-3A-19A-42A_n257H_UL_42A_n257G</w:t>
            </w:r>
          </w:p>
        </w:tc>
        <w:tc>
          <w:tcPr>
            <w:tcW w:w="349" w:type="pct"/>
            <w:tcBorders>
              <w:top w:val="single" w:sz="4" w:space="0" w:color="auto"/>
              <w:left w:val="single" w:sz="4" w:space="0" w:color="auto"/>
              <w:bottom w:val="single" w:sz="4" w:space="0" w:color="auto"/>
              <w:right w:val="single" w:sz="4" w:space="0" w:color="auto"/>
            </w:tcBorders>
          </w:tcPr>
          <w:p w14:paraId="0044A9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528C0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66AB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8C2F8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AD492C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80FF8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47355A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0BA7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DL_1A-3A-19A-42A_n257H_UL_42A_n257H</w:t>
            </w:r>
          </w:p>
        </w:tc>
        <w:tc>
          <w:tcPr>
            <w:tcW w:w="349" w:type="pct"/>
            <w:tcBorders>
              <w:top w:val="single" w:sz="4" w:space="0" w:color="auto"/>
              <w:left w:val="single" w:sz="4" w:space="0" w:color="auto"/>
              <w:bottom w:val="single" w:sz="4" w:space="0" w:color="auto"/>
              <w:right w:val="single" w:sz="4" w:space="0" w:color="auto"/>
            </w:tcBorders>
          </w:tcPr>
          <w:p w14:paraId="31200C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59403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A4A882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855F9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551088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0C0ED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FE3FF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7A93A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DL_1A-3A-19A-42A_n257I_UL_1A_n257A</w:t>
            </w:r>
          </w:p>
        </w:tc>
        <w:tc>
          <w:tcPr>
            <w:tcW w:w="349" w:type="pct"/>
            <w:tcBorders>
              <w:top w:val="single" w:sz="4" w:space="0" w:color="auto"/>
              <w:left w:val="single" w:sz="4" w:space="0" w:color="auto"/>
              <w:bottom w:val="single" w:sz="4" w:space="0" w:color="auto"/>
              <w:right w:val="single" w:sz="4" w:space="0" w:color="auto"/>
            </w:tcBorders>
          </w:tcPr>
          <w:p w14:paraId="222A13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396F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D73C4F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D573B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8F915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C6F6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59C289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FE800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DL_1A-3A-19A-42A_n257I_UL_1A_n257G</w:t>
            </w:r>
          </w:p>
        </w:tc>
        <w:tc>
          <w:tcPr>
            <w:tcW w:w="349" w:type="pct"/>
            <w:tcBorders>
              <w:top w:val="single" w:sz="4" w:space="0" w:color="auto"/>
              <w:left w:val="single" w:sz="4" w:space="0" w:color="auto"/>
              <w:bottom w:val="single" w:sz="4" w:space="0" w:color="auto"/>
              <w:right w:val="single" w:sz="4" w:space="0" w:color="auto"/>
            </w:tcBorders>
          </w:tcPr>
          <w:p w14:paraId="42607E9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AE426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95262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DE587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97AD25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7E34A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87F517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2CE03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DL_1A-3A-19A-42A_n257I_UL_1A_n257H</w:t>
            </w:r>
          </w:p>
        </w:tc>
        <w:tc>
          <w:tcPr>
            <w:tcW w:w="349" w:type="pct"/>
            <w:tcBorders>
              <w:top w:val="single" w:sz="4" w:space="0" w:color="auto"/>
              <w:left w:val="single" w:sz="4" w:space="0" w:color="auto"/>
              <w:bottom w:val="single" w:sz="4" w:space="0" w:color="auto"/>
              <w:right w:val="single" w:sz="4" w:space="0" w:color="auto"/>
            </w:tcBorders>
          </w:tcPr>
          <w:p w14:paraId="645E57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4CF9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1D6A5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9866D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523505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6CE04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94FE6E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7648E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DL_1A-3A-19A-42A_n257I_UL_1A_n257I</w:t>
            </w:r>
          </w:p>
        </w:tc>
        <w:tc>
          <w:tcPr>
            <w:tcW w:w="349" w:type="pct"/>
            <w:tcBorders>
              <w:top w:val="single" w:sz="4" w:space="0" w:color="auto"/>
              <w:left w:val="single" w:sz="4" w:space="0" w:color="auto"/>
              <w:bottom w:val="single" w:sz="4" w:space="0" w:color="auto"/>
              <w:right w:val="single" w:sz="4" w:space="0" w:color="auto"/>
            </w:tcBorders>
          </w:tcPr>
          <w:p w14:paraId="07CE03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57200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98EA2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25B53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4A208D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73A0E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DF9ECF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9599F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DL_1A-3A-19A-42A_n257I_UL_19A_n257A</w:t>
            </w:r>
          </w:p>
        </w:tc>
        <w:tc>
          <w:tcPr>
            <w:tcW w:w="349" w:type="pct"/>
            <w:tcBorders>
              <w:top w:val="single" w:sz="4" w:space="0" w:color="auto"/>
              <w:left w:val="single" w:sz="4" w:space="0" w:color="auto"/>
              <w:bottom w:val="single" w:sz="4" w:space="0" w:color="auto"/>
              <w:right w:val="single" w:sz="4" w:space="0" w:color="auto"/>
            </w:tcBorders>
          </w:tcPr>
          <w:p w14:paraId="1E50A5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E1ED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45234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AA3B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DB9CB1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BB1C5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5733B0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803CA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DL_1A-3A-19A-42A_n257I_UL_19A_n257G</w:t>
            </w:r>
          </w:p>
        </w:tc>
        <w:tc>
          <w:tcPr>
            <w:tcW w:w="349" w:type="pct"/>
            <w:tcBorders>
              <w:top w:val="single" w:sz="4" w:space="0" w:color="auto"/>
              <w:left w:val="single" w:sz="4" w:space="0" w:color="auto"/>
              <w:bottom w:val="single" w:sz="4" w:space="0" w:color="auto"/>
              <w:right w:val="single" w:sz="4" w:space="0" w:color="auto"/>
            </w:tcBorders>
          </w:tcPr>
          <w:p w14:paraId="048F4C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86D85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CB88C6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EF000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52CC4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B72FD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1B22B3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0ACC3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DL_1A-3A-19A-42A_n257I_UL_19A_n257H</w:t>
            </w:r>
          </w:p>
        </w:tc>
        <w:tc>
          <w:tcPr>
            <w:tcW w:w="349" w:type="pct"/>
            <w:tcBorders>
              <w:top w:val="single" w:sz="4" w:space="0" w:color="auto"/>
              <w:left w:val="single" w:sz="4" w:space="0" w:color="auto"/>
              <w:bottom w:val="single" w:sz="4" w:space="0" w:color="auto"/>
              <w:right w:val="single" w:sz="4" w:space="0" w:color="auto"/>
            </w:tcBorders>
          </w:tcPr>
          <w:p w14:paraId="6EC4A4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8F880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0701F7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872F5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D4C01A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E831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A74C2B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B3191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DL_1A-3A-19A-42A_n257I_UL_19A_n257I</w:t>
            </w:r>
          </w:p>
        </w:tc>
        <w:tc>
          <w:tcPr>
            <w:tcW w:w="349" w:type="pct"/>
            <w:tcBorders>
              <w:top w:val="single" w:sz="4" w:space="0" w:color="auto"/>
              <w:left w:val="single" w:sz="4" w:space="0" w:color="auto"/>
              <w:bottom w:val="single" w:sz="4" w:space="0" w:color="auto"/>
              <w:right w:val="single" w:sz="4" w:space="0" w:color="auto"/>
            </w:tcBorders>
          </w:tcPr>
          <w:p w14:paraId="57BA4D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14303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FB3EC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BA4D0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CDDE2C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75106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BA32AA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C5E8D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DL_1A-3A-19A-42A_n257I_UL_42A_n257A</w:t>
            </w:r>
          </w:p>
        </w:tc>
        <w:tc>
          <w:tcPr>
            <w:tcW w:w="349" w:type="pct"/>
            <w:tcBorders>
              <w:top w:val="single" w:sz="4" w:space="0" w:color="auto"/>
              <w:left w:val="single" w:sz="4" w:space="0" w:color="auto"/>
              <w:bottom w:val="single" w:sz="4" w:space="0" w:color="auto"/>
              <w:right w:val="single" w:sz="4" w:space="0" w:color="auto"/>
            </w:tcBorders>
          </w:tcPr>
          <w:p w14:paraId="525993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87940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945F29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B7820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84080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6349E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D95CE2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DA770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DL_1A-3A-19A-42A_n257I_UL_42A_n257G</w:t>
            </w:r>
          </w:p>
        </w:tc>
        <w:tc>
          <w:tcPr>
            <w:tcW w:w="349" w:type="pct"/>
            <w:tcBorders>
              <w:top w:val="single" w:sz="4" w:space="0" w:color="auto"/>
              <w:left w:val="single" w:sz="4" w:space="0" w:color="auto"/>
              <w:bottom w:val="single" w:sz="4" w:space="0" w:color="auto"/>
              <w:right w:val="single" w:sz="4" w:space="0" w:color="auto"/>
            </w:tcBorders>
          </w:tcPr>
          <w:p w14:paraId="7B847A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468C1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1CB855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C7AF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29B171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2D2D7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6B41CD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712DB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DL_1A-3A-19A-42A_n257I_UL_42A_n257H</w:t>
            </w:r>
          </w:p>
        </w:tc>
        <w:tc>
          <w:tcPr>
            <w:tcW w:w="349" w:type="pct"/>
            <w:tcBorders>
              <w:top w:val="single" w:sz="4" w:space="0" w:color="auto"/>
              <w:left w:val="single" w:sz="4" w:space="0" w:color="auto"/>
              <w:bottom w:val="single" w:sz="4" w:space="0" w:color="auto"/>
              <w:right w:val="single" w:sz="4" w:space="0" w:color="auto"/>
            </w:tcBorders>
          </w:tcPr>
          <w:p w14:paraId="097D96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1F804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2D2C5B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AF82E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E26BF8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F8EDC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2B9666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6C2DE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DL_1A-3A-19A-42A_n257I_UL_42A_n257I</w:t>
            </w:r>
          </w:p>
        </w:tc>
        <w:tc>
          <w:tcPr>
            <w:tcW w:w="349" w:type="pct"/>
            <w:tcBorders>
              <w:top w:val="single" w:sz="4" w:space="0" w:color="auto"/>
              <w:left w:val="single" w:sz="4" w:space="0" w:color="auto"/>
              <w:bottom w:val="single" w:sz="4" w:space="0" w:color="auto"/>
              <w:right w:val="single" w:sz="4" w:space="0" w:color="auto"/>
            </w:tcBorders>
          </w:tcPr>
          <w:p w14:paraId="2CD583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3163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FBC220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F72F7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888458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EE06C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67E9DC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D9B71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DL_1A-3A-19A-42C_n257G_UL_1A_n257A</w:t>
            </w:r>
          </w:p>
        </w:tc>
        <w:tc>
          <w:tcPr>
            <w:tcW w:w="349" w:type="pct"/>
            <w:tcBorders>
              <w:top w:val="single" w:sz="4" w:space="0" w:color="auto"/>
              <w:left w:val="single" w:sz="4" w:space="0" w:color="auto"/>
              <w:bottom w:val="single" w:sz="4" w:space="0" w:color="auto"/>
              <w:right w:val="single" w:sz="4" w:space="0" w:color="auto"/>
            </w:tcBorders>
          </w:tcPr>
          <w:p w14:paraId="3F6CE8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02D05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A303CB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966D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0F1083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9D474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FD8B0F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7742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DL_1A-3A-19A-42C_n257G_UL_1A_n257G</w:t>
            </w:r>
          </w:p>
        </w:tc>
        <w:tc>
          <w:tcPr>
            <w:tcW w:w="349" w:type="pct"/>
            <w:tcBorders>
              <w:top w:val="single" w:sz="4" w:space="0" w:color="auto"/>
              <w:left w:val="single" w:sz="4" w:space="0" w:color="auto"/>
              <w:bottom w:val="single" w:sz="4" w:space="0" w:color="auto"/>
              <w:right w:val="single" w:sz="4" w:space="0" w:color="auto"/>
            </w:tcBorders>
          </w:tcPr>
          <w:p w14:paraId="5438F1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7882E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5C5EA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8A704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A5738D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F2B6B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D12CC8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0B2C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DL_1A-3A-19A-42C_n257G_UL_19A_n257A</w:t>
            </w:r>
          </w:p>
        </w:tc>
        <w:tc>
          <w:tcPr>
            <w:tcW w:w="349" w:type="pct"/>
            <w:tcBorders>
              <w:top w:val="single" w:sz="4" w:space="0" w:color="auto"/>
              <w:left w:val="single" w:sz="4" w:space="0" w:color="auto"/>
              <w:bottom w:val="single" w:sz="4" w:space="0" w:color="auto"/>
              <w:right w:val="single" w:sz="4" w:space="0" w:color="auto"/>
            </w:tcBorders>
          </w:tcPr>
          <w:p w14:paraId="32B84E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9616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FE02F1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67BC5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553824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BAD1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DFA1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53C3E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DL_1A-3A-19A-42C_n257G_UL_19A_n257G</w:t>
            </w:r>
          </w:p>
        </w:tc>
        <w:tc>
          <w:tcPr>
            <w:tcW w:w="349" w:type="pct"/>
            <w:tcBorders>
              <w:top w:val="single" w:sz="4" w:space="0" w:color="auto"/>
              <w:left w:val="single" w:sz="4" w:space="0" w:color="auto"/>
              <w:bottom w:val="single" w:sz="4" w:space="0" w:color="auto"/>
              <w:right w:val="single" w:sz="4" w:space="0" w:color="auto"/>
            </w:tcBorders>
          </w:tcPr>
          <w:p w14:paraId="634761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46F27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746214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877A2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0AA457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387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5A0A52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315D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DL_1A-3A-19A-42C_n257G_UL_42A_n257A</w:t>
            </w:r>
          </w:p>
        </w:tc>
        <w:tc>
          <w:tcPr>
            <w:tcW w:w="349" w:type="pct"/>
            <w:tcBorders>
              <w:top w:val="single" w:sz="4" w:space="0" w:color="auto"/>
              <w:left w:val="single" w:sz="4" w:space="0" w:color="auto"/>
              <w:bottom w:val="single" w:sz="4" w:space="0" w:color="auto"/>
              <w:right w:val="single" w:sz="4" w:space="0" w:color="auto"/>
            </w:tcBorders>
          </w:tcPr>
          <w:p w14:paraId="5AD432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ACC8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49FFF0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90827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8CE362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010E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354280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EBF6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DL_1A-3A-19A-42C_n257G_UL_42A_n257G</w:t>
            </w:r>
          </w:p>
        </w:tc>
        <w:tc>
          <w:tcPr>
            <w:tcW w:w="349" w:type="pct"/>
            <w:tcBorders>
              <w:top w:val="single" w:sz="4" w:space="0" w:color="auto"/>
              <w:left w:val="single" w:sz="4" w:space="0" w:color="auto"/>
              <w:bottom w:val="single" w:sz="4" w:space="0" w:color="auto"/>
              <w:right w:val="single" w:sz="4" w:space="0" w:color="auto"/>
            </w:tcBorders>
          </w:tcPr>
          <w:p w14:paraId="1D4BFF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7A457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6C8E6A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44581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98D21C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6562E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4657AE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E9133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DL_1A-3A-19A-42C_n257H_UL_1A_n257A</w:t>
            </w:r>
          </w:p>
        </w:tc>
        <w:tc>
          <w:tcPr>
            <w:tcW w:w="349" w:type="pct"/>
            <w:tcBorders>
              <w:top w:val="single" w:sz="4" w:space="0" w:color="auto"/>
              <w:left w:val="single" w:sz="4" w:space="0" w:color="auto"/>
              <w:bottom w:val="single" w:sz="4" w:space="0" w:color="auto"/>
              <w:right w:val="single" w:sz="4" w:space="0" w:color="auto"/>
            </w:tcBorders>
          </w:tcPr>
          <w:p w14:paraId="7369A3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6AE9A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369487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90DA0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CB5DB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6D855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28FF7A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27E7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DL_1A-3A-19A-42C_n257H_UL_1A_n257G</w:t>
            </w:r>
          </w:p>
        </w:tc>
        <w:tc>
          <w:tcPr>
            <w:tcW w:w="349" w:type="pct"/>
            <w:tcBorders>
              <w:top w:val="single" w:sz="4" w:space="0" w:color="auto"/>
              <w:left w:val="single" w:sz="4" w:space="0" w:color="auto"/>
              <w:bottom w:val="single" w:sz="4" w:space="0" w:color="auto"/>
              <w:right w:val="single" w:sz="4" w:space="0" w:color="auto"/>
            </w:tcBorders>
          </w:tcPr>
          <w:p w14:paraId="59E50F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9D98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FF047D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008E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061A94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DA6C9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5A0E3C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81B9A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DL_1A-3A-19A-42C_n257H_UL_1A_n257H</w:t>
            </w:r>
          </w:p>
        </w:tc>
        <w:tc>
          <w:tcPr>
            <w:tcW w:w="349" w:type="pct"/>
            <w:tcBorders>
              <w:top w:val="single" w:sz="4" w:space="0" w:color="auto"/>
              <w:left w:val="single" w:sz="4" w:space="0" w:color="auto"/>
              <w:bottom w:val="single" w:sz="4" w:space="0" w:color="auto"/>
              <w:right w:val="single" w:sz="4" w:space="0" w:color="auto"/>
            </w:tcBorders>
          </w:tcPr>
          <w:p w14:paraId="4605F7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DEF44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F318DD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B1BCD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4AC160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8D670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A16D64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84EC3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DL_1A-3A-19A-42C_n257H_UL_19A_n257A</w:t>
            </w:r>
          </w:p>
        </w:tc>
        <w:tc>
          <w:tcPr>
            <w:tcW w:w="349" w:type="pct"/>
            <w:tcBorders>
              <w:top w:val="single" w:sz="4" w:space="0" w:color="auto"/>
              <w:left w:val="single" w:sz="4" w:space="0" w:color="auto"/>
              <w:bottom w:val="single" w:sz="4" w:space="0" w:color="auto"/>
              <w:right w:val="single" w:sz="4" w:space="0" w:color="auto"/>
            </w:tcBorders>
          </w:tcPr>
          <w:p w14:paraId="70ACE6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40706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C85685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0059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96CB3F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A4091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4E2DF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926AA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DL_1A-3A-19A-42C_n257H_UL_19A_n257G</w:t>
            </w:r>
          </w:p>
        </w:tc>
        <w:tc>
          <w:tcPr>
            <w:tcW w:w="349" w:type="pct"/>
            <w:tcBorders>
              <w:top w:val="single" w:sz="4" w:space="0" w:color="auto"/>
              <w:left w:val="single" w:sz="4" w:space="0" w:color="auto"/>
              <w:bottom w:val="single" w:sz="4" w:space="0" w:color="auto"/>
              <w:right w:val="single" w:sz="4" w:space="0" w:color="auto"/>
            </w:tcBorders>
          </w:tcPr>
          <w:p w14:paraId="6B7601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91FD4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520AE1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1C3AE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B1A9CA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6F7A0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EBB1D2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EA9F6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DL_1A-3A-19A-42C_n257H_UL_19A_n257H</w:t>
            </w:r>
          </w:p>
        </w:tc>
        <w:tc>
          <w:tcPr>
            <w:tcW w:w="349" w:type="pct"/>
            <w:tcBorders>
              <w:top w:val="single" w:sz="4" w:space="0" w:color="auto"/>
              <w:left w:val="single" w:sz="4" w:space="0" w:color="auto"/>
              <w:bottom w:val="single" w:sz="4" w:space="0" w:color="auto"/>
              <w:right w:val="single" w:sz="4" w:space="0" w:color="auto"/>
            </w:tcBorders>
          </w:tcPr>
          <w:p w14:paraId="696E3C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5117B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AB58C9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1DFBB2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F1C6EE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0D7B8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87346E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B599D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DL_1A-3A-19A-42C_n257H_UL_42A_n257A</w:t>
            </w:r>
          </w:p>
        </w:tc>
        <w:tc>
          <w:tcPr>
            <w:tcW w:w="349" w:type="pct"/>
            <w:tcBorders>
              <w:top w:val="single" w:sz="4" w:space="0" w:color="auto"/>
              <w:left w:val="single" w:sz="4" w:space="0" w:color="auto"/>
              <w:bottom w:val="single" w:sz="4" w:space="0" w:color="auto"/>
              <w:right w:val="single" w:sz="4" w:space="0" w:color="auto"/>
            </w:tcBorders>
          </w:tcPr>
          <w:p w14:paraId="47FF3D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5D84F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661B8A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DF4BF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52F39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65726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C3B1E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9743B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DL_1A-3A-19A-42C_n257H_UL_42A_n257G</w:t>
            </w:r>
          </w:p>
        </w:tc>
        <w:tc>
          <w:tcPr>
            <w:tcW w:w="349" w:type="pct"/>
            <w:tcBorders>
              <w:top w:val="single" w:sz="4" w:space="0" w:color="auto"/>
              <w:left w:val="single" w:sz="4" w:space="0" w:color="auto"/>
              <w:bottom w:val="single" w:sz="4" w:space="0" w:color="auto"/>
              <w:right w:val="single" w:sz="4" w:space="0" w:color="auto"/>
            </w:tcBorders>
          </w:tcPr>
          <w:p w14:paraId="0B2BC0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881DA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8A6919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92B6A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19EB00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FD349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AD7C6A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98C3E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DL_1A-3A-19A-42C_n257H_UL_42A_n257H</w:t>
            </w:r>
          </w:p>
        </w:tc>
        <w:tc>
          <w:tcPr>
            <w:tcW w:w="349" w:type="pct"/>
            <w:tcBorders>
              <w:top w:val="single" w:sz="4" w:space="0" w:color="auto"/>
              <w:left w:val="single" w:sz="4" w:space="0" w:color="auto"/>
              <w:bottom w:val="single" w:sz="4" w:space="0" w:color="auto"/>
              <w:right w:val="single" w:sz="4" w:space="0" w:color="auto"/>
            </w:tcBorders>
          </w:tcPr>
          <w:p w14:paraId="54573F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21D82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123194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A8C76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999CDB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754B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022FFC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2ECFF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DL_1A-3A-19A-42C_n257I_UL_1A_n257A</w:t>
            </w:r>
          </w:p>
        </w:tc>
        <w:tc>
          <w:tcPr>
            <w:tcW w:w="349" w:type="pct"/>
            <w:tcBorders>
              <w:top w:val="single" w:sz="4" w:space="0" w:color="auto"/>
              <w:left w:val="single" w:sz="4" w:space="0" w:color="auto"/>
              <w:bottom w:val="single" w:sz="4" w:space="0" w:color="auto"/>
              <w:right w:val="single" w:sz="4" w:space="0" w:color="auto"/>
            </w:tcBorders>
          </w:tcPr>
          <w:p w14:paraId="69130E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B192F7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03DB8C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E568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DD9882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D49B7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FE40B6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9BB64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DL_1A-3A-19A-42C_n257I_UL_1A_n257G</w:t>
            </w:r>
          </w:p>
        </w:tc>
        <w:tc>
          <w:tcPr>
            <w:tcW w:w="349" w:type="pct"/>
            <w:tcBorders>
              <w:top w:val="single" w:sz="4" w:space="0" w:color="auto"/>
              <w:left w:val="single" w:sz="4" w:space="0" w:color="auto"/>
              <w:bottom w:val="single" w:sz="4" w:space="0" w:color="auto"/>
              <w:right w:val="single" w:sz="4" w:space="0" w:color="auto"/>
            </w:tcBorders>
          </w:tcPr>
          <w:p w14:paraId="14FC78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4B399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926100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44226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8D65D4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2C58D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D1A508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A9663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DL_1A-3A-19A-42C_n257I_UL_1A_n257H</w:t>
            </w:r>
          </w:p>
        </w:tc>
        <w:tc>
          <w:tcPr>
            <w:tcW w:w="349" w:type="pct"/>
            <w:tcBorders>
              <w:top w:val="single" w:sz="4" w:space="0" w:color="auto"/>
              <w:left w:val="single" w:sz="4" w:space="0" w:color="auto"/>
              <w:bottom w:val="single" w:sz="4" w:space="0" w:color="auto"/>
              <w:right w:val="single" w:sz="4" w:space="0" w:color="auto"/>
            </w:tcBorders>
          </w:tcPr>
          <w:p w14:paraId="56866D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E2F0E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421FE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9CF21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A3BC54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0D23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262365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906F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DL_1A-3A-19A-42C_n257I_UL_1A_n257I</w:t>
            </w:r>
          </w:p>
        </w:tc>
        <w:tc>
          <w:tcPr>
            <w:tcW w:w="349" w:type="pct"/>
            <w:tcBorders>
              <w:top w:val="single" w:sz="4" w:space="0" w:color="auto"/>
              <w:left w:val="single" w:sz="4" w:space="0" w:color="auto"/>
              <w:bottom w:val="single" w:sz="4" w:space="0" w:color="auto"/>
              <w:right w:val="single" w:sz="4" w:space="0" w:color="auto"/>
            </w:tcBorders>
          </w:tcPr>
          <w:p w14:paraId="112419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0E74B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4376B9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D287F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A438C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82299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02457D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CA77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DL_1A-3A-19A-42C_n257I_UL_19A_n257A</w:t>
            </w:r>
          </w:p>
        </w:tc>
        <w:tc>
          <w:tcPr>
            <w:tcW w:w="349" w:type="pct"/>
            <w:tcBorders>
              <w:top w:val="single" w:sz="4" w:space="0" w:color="auto"/>
              <w:left w:val="single" w:sz="4" w:space="0" w:color="auto"/>
              <w:bottom w:val="single" w:sz="4" w:space="0" w:color="auto"/>
              <w:right w:val="single" w:sz="4" w:space="0" w:color="auto"/>
            </w:tcBorders>
          </w:tcPr>
          <w:p w14:paraId="1E526F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B8587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CB152C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9C273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3D472C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843E7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A03D22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D49D1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DL_1A-3A-19A-42C_n257I_UL_19A_n257G</w:t>
            </w:r>
          </w:p>
        </w:tc>
        <w:tc>
          <w:tcPr>
            <w:tcW w:w="349" w:type="pct"/>
            <w:tcBorders>
              <w:top w:val="single" w:sz="4" w:space="0" w:color="auto"/>
              <w:left w:val="single" w:sz="4" w:space="0" w:color="auto"/>
              <w:bottom w:val="single" w:sz="4" w:space="0" w:color="auto"/>
              <w:right w:val="single" w:sz="4" w:space="0" w:color="auto"/>
            </w:tcBorders>
          </w:tcPr>
          <w:p w14:paraId="33E4ED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06AFB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34A29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F1BB2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495968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9BBF0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7AD996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FA1F7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DL_1A-3A-19A-42C_n257I_UL_19A_n257H</w:t>
            </w:r>
          </w:p>
        </w:tc>
        <w:tc>
          <w:tcPr>
            <w:tcW w:w="349" w:type="pct"/>
            <w:tcBorders>
              <w:top w:val="single" w:sz="4" w:space="0" w:color="auto"/>
              <w:left w:val="single" w:sz="4" w:space="0" w:color="auto"/>
              <w:bottom w:val="single" w:sz="4" w:space="0" w:color="auto"/>
              <w:right w:val="single" w:sz="4" w:space="0" w:color="auto"/>
            </w:tcBorders>
          </w:tcPr>
          <w:p w14:paraId="039B7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D841F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0AC94D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7D66B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7E8AE3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70D5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74B86C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9E2B7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DL_1A-3A-19A-42C_n257I_UL_19A_n257I</w:t>
            </w:r>
          </w:p>
        </w:tc>
        <w:tc>
          <w:tcPr>
            <w:tcW w:w="349" w:type="pct"/>
            <w:tcBorders>
              <w:top w:val="single" w:sz="4" w:space="0" w:color="auto"/>
              <w:left w:val="single" w:sz="4" w:space="0" w:color="auto"/>
              <w:bottom w:val="single" w:sz="4" w:space="0" w:color="auto"/>
              <w:right w:val="single" w:sz="4" w:space="0" w:color="auto"/>
            </w:tcBorders>
          </w:tcPr>
          <w:p w14:paraId="299E9E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542B1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AA2397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C82D8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2C048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5B40C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F54ADD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7F75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DL_1A-3A-19A-42C_n257I_UL_42A_n257A</w:t>
            </w:r>
          </w:p>
        </w:tc>
        <w:tc>
          <w:tcPr>
            <w:tcW w:w="349" w:type="pct"/>
            <w:tcBorders>
              <w:top w:val="single" w:sz="4" w:space="0" w:color="auto"/>
              <w:left w:val="single" w:sz="4" w:space="0" w:color="auto"/>
              <w:bottom w:val="single" w:sz="4" w:space="0" w:color="auto"/>
              <w:right w:val="single" w:sz="4" w:space="0" w:color="auto"/>
            </w:tcBorders>
          </w:tcPr>
          <w:p w14:paraId="1FBAB3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8C4E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B48BE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E6843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0FD3D3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E21B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880509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E9DA8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DL_1A-3A-19A-42C_n257I_UL_42A_n257G</w:t>
            </w:r>
          </w:p>
        </w:tc>
        <w:tc>
          <w:tcPr>
            <w:tcW w:w="349" w:type="pct"/>
            <w:tcBorders>
              <w:top w:val="single" w:sz="4" w:space="0" w:color="auto"/>
              <w:left w:val="single" w:sz="4" w:space="0" w:color="auto"/>
              <w:bottom w:val="single" w:sz="4" w:space="0" w:color="auto"/>
              <w:right w:val="single" w:sz="4" w:space="0" w:color="auto"/>
            </w:tcBorders>
          </w:tcPr>
          <w:p w14:paraId="31528A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983F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9D8F80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3B026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7C941B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EEA2B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DAD223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DA107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DL_1A-3A-19A-42C_n257I_UL_42A_n257H</w:t>
            </w:r>
          </w:p>
        </w:tc>
        <w:tc>
          <w:tcPr>
            <w:tcW w:w="349" w:type="pct"/>
            <w:tcBorders>
              <w:top w:val="single" w:sz="4" w:space="0" w:color="auto"/>
              <w:left w:val="single" w:sz="4" w:space="0" w:color="auto"/>
              <w:bottom w:val="single" w:sz="4" w:space="0" w:color="auto"/>
              <w:right w:val="single" w:sz="4" w:space="0" w:color="auto"/>
            </w:tcBorders>
          </w:tcPr>
          <w:p w14:paraId="259F09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13852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8D1B21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FA95F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FB9724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62B4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494C19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60612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DL_1A-3A-19A-42C_n257I_UL_42A_n257I</w:t>
            </w:r>
          </w:p>
        </w:tc>
        <w:tc>
          <w:tcPr>
            <w:tcW w:w="349" w:type="pct"/>
            <w:tcBorders>
              <w:top w:val="single" w:sz="4" w:space="0" w:color="auto"/>
              <w:left w:val="single" w:sz="4" w:space="0" w:color="auto"/>
              <w:bottom w:val="single" w:sz="4" w:space="0" w:color="auto"/>
              <w:right w:val="single" w:sz="4" w:space="0" w:color="auto"/>
            </w:tcBorders>
          </w:tcPr>
          <w:p w14:paraId="41FB3B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E2EFC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B88626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32ED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EBC959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3C480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081295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9D3EF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DL_1A-3A-21A-42A_n257G_UL_1A_n257A</w:t>
            </w:r>
          </w:p>
        </w:tc>
        <w:tc>
          <w:tcPr>
            <w:tcW w:w="349" w:type="pct"/>
            <w:tcBorders>
              <w:top w:val="single" w:sz="4" w:space="0" w:color="auto"/>
              <w:left w:val="single" w:sz="4" w:space="0" w:color="auto"/>
              <w:bottom w:val="single" w:sz="4" w:space="0" w:color="auto"/>
              <w:right w:val="single" w:sz="4" w:space="0" w:color="auto"/>
            </w:tcBorders>
          </w:tcPr>
          <w:p w14:paraId="128702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0795E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1D8E8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7F0B5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66D9B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CBAAC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091C7D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61C03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DL_1A-3A-21A-42A_n257G_UL_1A_n257G</w:t>
            </w:r>
          </w:p>
        </w:tc>
        <w:tc>
          <w:tcPr>
            <w:tcW w:w="349" w:type="pct"/>
            <w:tcBorders>
              <w:top w:val="single" w:sz="4" w:space="0" w:color="auto"/>
              <w:left w:val="single" w:sz="4" w:space="0" w:color="auto"/>
              <w:bottom w:val="single" w:sz="4" w:space="0" w:color="auto"/>
              <w:right w:val="single" w:sz="4" w:space="0" w:color="auto"/>
            </w:tcBorders>
          </w:tcPr>
          <w:p w14:paraId="4BCA28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586B1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B5F566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3831E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233C7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AD2B5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949006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3ACF4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DL_1A-3A-21A-42A_n257G_UL_21A_n257A</w:t>
            </w:r>
          </w:p>
        </w:tc>
        <w:tc>
          <w:tcPr>
            <w:tcW w:w="349" w:type="pct"/>
            <w:tcBorders>
              <w:top w:val="single" w:sz="4" w:space="0" w:color="auto"/>
              <w:left w:val="single" w:sz="4" w:space="0" w:color="auto"/>
              <w:bottom w:val="single" w:sz="4" w:space="0" w:color="auto"/>
              <w:right w:val="single" w:sz="4" w:space="0" w:color="auto"/>
            </w:tcBorders>
          </w:tcPr>
          <w:p w14:paraId="3D197C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5DAF4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BDC1EF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69DE6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29B73C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0B636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7383CB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0A0BD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DL_1A-3A-21A-42A_n257G_UL_21A_n257G</w:t>
            </w:r>
          </w:p>
        </w:tc>
        <w:tc>
          <w:tcPr>
            <w:tcW w:w="349" w:type="pct"/>
            <w:tcBorders>
              <w:top w:val="single" w:sz="4" w:space="0" w:color="auto"/>
              <w:left w:val="single" w:sz="4" w:space="0" w:color="auto"/>
              <w:bottom w:val="single" w:sz="4" w:space="0" w:color="auto"/>
              <w:right w:val="single" w:sz="4" w:space="0" w:color="auto"/>
            </w:tcBorders>
          </w:tcPr>
          <w:p w14:paraId="01A48B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077D8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0CAD0F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FBEC4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476A02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5EBEE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66E96F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37D8E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DL_1A-3A-21A-42A_n257G_UL_42A_n257A</w:t>
            </w:r>
          </w:p>
        </w:tc>
        <w:tc>
          <w:tcPr>
            <w:tcW w:w="349" w:type="pct"/>
            <w:tcBorders>
              <w:top w:val="single" w:sz="4" w:space="0" w:color="auto"/>
              <w:left w:val="single" w:sz="4" w:space="0" w:color="auto"/>
              <w:bottom w:val="single" w:sz="4" w:space="0" w:color="auto"/>
              <w:right w:val="single" w:sz="4" w:space="0" w:color="auto"/>
            </w:tcBorders>
          </w:tcPr>
          <w:p w14:paraId="22DA08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18721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813832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F9AF5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6D0333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4963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FD0AC9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BA2E8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DL_1A-3A-21A-42A_n257G_UL_42A_n257G</w:t>
            </w:r>
          </w:p>
        </w:tc>
        <w:tc>
          <w:tcPr>
            <w:tcW w:w="349" w:type="pct"/>
            <w:tcBorders>
              <w:top w:val="single" w:sz="4" w:space="0" w:color="auto"/>
              <w:left w:val="single" w:sz="4" w:space="0" w:color="auto"/>
              <w:bottom w:val="single" w:sz="4" w:space="0" w:color="auto"/>
              <w:right w:val="single" w:sz="4" w:space="0" w:color="auto"/>
            </w:tcBorders>
          </w:tcPr>
          <w:p w14:paraId="23C46E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C41C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B8B034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F08F2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55413F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58FFC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633D65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379D0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DL_1A-3A-21A-42A_n257H_UL_1A_n257A</w:t>
            </w:r>
          </w:p>
        </w:tc>
        <w:tc>
          <w:tcPr>
            <w:tcW w:w="349" w:type="pct"/>
            <w:tcBorders>
              <w:top w:val="single" w:sz="4" w:space="0" w:color="auto"/>
              <w:left w:val="single" w:sz="4" w:space="0" w:color="auto"/>
              <w:bottom w:val="single" w:sz="4" w:space="0" w:color="auto"/>
              <w:right w:val="single" w:sz="4" w:space="0" w:color="auto"/>
            </w:tcBorders>
          </w:tcPr>
          <w:p w14:paraId="4342BE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2861E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E44A5D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9C1D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21BE84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3AB1A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F2E7F9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DB30A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DL_1A-3A-21A-42A_n257H_UL_1A_n257G</w:t>
            </w:r>
          </w:p>
        </w:tc>
        <w:tc>
          <w:tcPr>
            <w:tcW w:w="349" w:type="pct"/>
            <w:tcBorders>
              <w:top w:val="single" w:sz="4" w:space="0" w:color="auto"/>
              <w:left w:val="single" w:sz="4" w:space="0" w:color="auto"/>
              <w:bottom w:val="single" w:sz="4" w:space="0" w:color="auto"/>
              <w:right w:val="single" w:sz="4" w:space="0" w:color="auto"/>
            </w:tcBorders>
          </w:tcPr>
          <w:p w14:paraId="58AC2E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08138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84F0F4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C08F8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F36B49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0BAF3F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65FBF1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5E249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DL_1A-3A-21A-42A_n257H_UL_1A_n257H</w:t>
            </w:r>
          </w:p>
        </w:tc>
        <w:tc>
          <w:tcPr>
            <w:tcW w:w="349" w:type="pct"/>
            <w:tcBorders>
              <w:top w:val="single" w:sz="4" w:space="0" w:color="auto"/>
              <w:left w:val="single" w:sz="4" w:space="0" w:color="auto"/>
              <w:bottom w:val="single" w:sz="4" w:space="0" w:color="auto"/>
              <w:right w:val="single" w:sz="4" w:space="0" w:color="auto"/>
            </w:tcBorders>
          </w:tcPr>
          <w:p w14:paraId="452D9E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22F88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49B7B1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BCEE3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B02249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C438C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E6134F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3280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DL_1A-3A-21A-42A_n257H_UL_21A_n257A</w:t>
            </w:r>
          </w:p>
        </w:tc>
        <w:tc>
          <w:tcPr>
            <w:tcW w:w="349" w:type="pct"/>
            <w:tcBorders>
              <w:top w:val="single" w:sz="4" w:space="0" w:color="auto"/>
              <w:left w:val="single" w:sz="4" w:space="0" w:color="auto"/>
              <w:bottom w:val="single" w:sz="4" w:space="0" w:color="auto"/>
              <w:right w:val="single" w:sz="4" w:space="0" w:color="auto"/>
            </w:tcBorders>
          </w:tcPr>
          <w:p w14:paraId="068A52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390CE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5526A7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5CB61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759D0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915A4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F06DC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23949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DL_1A-3A-21A-42A_n257H_UL_21A_n257G</w:t>
            </w:r>
          </w:p>
        </w:tc>
        <w:tc>
          <w:tcPr>
            <w:tcW w:w="349" w:type="pct"/>
            <w:tcBorders>
              <w:top w:val="single" w:sz="4" w:space="0" w:color="auto"/>
              <w:left w:val="single" w:sz="4" w:space="0" w:color="auto"/>
              <w:bottom w:val="single" w:sz="4" w:space="0" w:color="auto"/>
              <w:right w:val="single" w:sz="4" w:space="0" w:color="auto"/>
            </w:tcBorders>
          </w:tcPr>
          <w:p w14:paraId="1AC9BE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8ADD7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02C327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9939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33CF2E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3F35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6064CC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DB088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DL_1A-3A-21A-42A_n257H_UL_21A_n257H</w:t>
            </w:r>
          </w:p>
        </w:tc>
        <w:tc>
          <w:tcPr>
            <w:tcW w:w="349" w:type="pct"/>
            <w:tcBorders>
              <w:top w:val="single" w:sz="4" w:space="0" w:color="auto"/>
              <w:left w:val="single" w:sz="4" w:space="0" w:color="auto"/>
              <w:bottom w:val="single" w:sz="4" w:space="0" w:color="auto"/>
              <w:right w:val="single" w:sz="4" w:space="0" w:color="auto"/>
            </w:tcBorders>
          </w:tcPr>
          <w:p w14:paraId="687CA6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10271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5D60C5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FA51B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C22EE0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31134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5D013C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ABB82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DL_1A-3A-21A-42A_n257H_UL_42A_n257A</w:t>
            </w:r>
          </w:p>
        </w:tc>
        <w:tc>
          <w:tcPr>
            <w:tcW w:w="349" w:type="pct"/>
            <w:tcBorders>
              <w:top w:val="single" w:sz="4" w:space="0" w:color="auto"/>
              <w:left w:val="single" w:sz="4" w:space="0" w:color="auto"/>
              <w:bottom w:val="single" w:sz="4" w:space="0" w:color="auto"/>
              <w:right w:val="single" w:sz="4" w:space="0" w:color="auto"/>
            </w:tcBorders>
          </w:tcPr>
          <w:p w14:paraId="06809E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F5058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864C93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D8739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7A9BED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60B97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D7BD7A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A9361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DL_1A-3A-21A-42A_n257H_UL_42A_n257G</w:t>
            </w:r>
          </w:p>
        </w:tc>
        <w:tc>
          <w:tcPr>
            <w:tcW w:w="349" w:type="pct"/>
            <w:tcBorders>
              <w:top w:val="single" w:sz="4" w:space="0" w:color="auto"/>
              <w:left w:val="single" w:sz="4" w:space="0" w:color="auto"/>
              <w:bottom w:val="single" w:sz="4" w:space="0" w:color="auto"/>
              <w:right w:val="single" w:sz="4" w:space="0" w:color="auto"/>
            </w:tcBorders>
          </w:tcPr>
          <w:p w14:paraId="62FD47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9AE73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49A139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5EF49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7E74B1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F37DF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B8953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30C76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DL_1A-3A-21A-42A_n257H_UL_42A_n257H</w:t>
            </w:r>
          </w:p>
        </w:tc>
        <w:tc>
          <w:tcPr>
            <w:tcW w:w="349" w:type="pct"/>
            <w:tcBorders>
              <w:top w:val="single" w:sz="4" w:space="0" w:color="auto"/>
              <w:left w:val="single" w:sz="4" w:space="0" w:color="auto"/>
              <w:bottom w:val="single" w:sz="4" w:space="0" w:color="auto"/>
              <w:right w:val="single" w:sz="4" w:space="0" w:color="auto"/>
            </w:tcBorders>
          </w:tcPr>
          <w:p w14:paraId="101A02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0D450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C27D30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ED715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C71C87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42572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2B7721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34077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DL_1A-3A-21A-42A_n257I_UL_1A_n257A</w:t>
            </w:r>
          </w:p>
        </w:tc>
        <w:tc>
          <w:tcPr>
            <w:tcW w:w="349" w:type="pct"/>
            <w:tcBorders>
              <w:top w:val="single" w:sz="4" w:space="0" w:color="auto"/>
              <w:left w:val="single" w:sz="4" w:space="0" w:color="auto"/>
              <w:bottom w:val="single" w:sz="4" w:space="0" w:color="auto"/>
              <w:right w:val="single" w:sz="4" w:space="0" w:color="auto"/>
            </w:tcBorders>
          </w:tcPr>
          <w:p w14:paraId="6B40EF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521AD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8065D7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3BE9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078F25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AF4F7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619293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A09C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DL_1A-3A-21A-42A_n257I_UL_1A_n257G</w:t>
            </w:r>
          </w:p>
        </w:tc>
        <w:tc>
          <w:tcPr>
            <w:tcW w:w="349" w:type="pct"/>
            <w:tcBorders>
              <w:top w:val="single" w:sz="4" w:space="0" w:color="auto"/>
              <w:left w:val="single" w:sz="4" w:space="0" w:color="auto"/>
              <w:bottom w:val="single" w:sz="4" w:space="0" w:color="auto"/>
              <w:right w:val="single" w:sz="4" w:space="0" w:color="auto"/>
            </w:tcBorders>
          </w:tcPr>
          <w:p w14:paraId="0694FA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C62FC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C6D24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2133E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750A8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66FD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D49F6B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E4E0E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DL_1A-3A-21A-42A_n257I_UL_1A_n257H</w:t>
            </w:r>
          </w:p>
        </w:tc>
        <w:tc>
          <w:tcPr>
            <w:tcW w:w="349" w:type="pct"/>
            <w:tcBorders>
              <w:top w:val="single" w:sz="4" w:space="0" w:color="auto"/>
              <w:left w:val="single" w:sz="4" w:space="0" w:color="auto"/>
              <w:bottom w:val="single" w:sz="4" w:space="0" w:color="auto"/>
              <w:right w:val="single" w:sz="4" w:space="0" w:color="auto"/>
            </w:tcBorders>
          </w:tcPr>
          <w:p w14:paraId="037CD2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695D6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D47C57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57007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5CF4C9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BA2C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67487F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98A26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DL_1A-3A-21A-42A_n257I_UL_1A_n257I</w:t>
            </w:r>
          </w:p>
        </w:tc>
        <w:tc>
          <w:tcPr>
            <w:tcW w:w="349" w:type="pct"/>
            <w:tcBorders>
              <w:top w:val="single" w:sz="4" w:space="0" w:color="auto"/>
              <w:left w:val="single" w:sz="4" w:space="0" w:color="auto"/>
              <w:bottom w:val="single" w:sz="4" w:space="0" w:color="auto"/>
              <w:right w:val="single" w:sz="4" w:space="0" w:color="auto"/>
            </w:tcBorders>
          </w:tcPr>
          <w:p w14:paraId="03FFE8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B7744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987BD9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7804C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00688A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5B471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D7B5C3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F8FBC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DL_1A-3A-21A-42A_n257I_UL_21A_n257A</w:t>
            </w:r>
          </w:p>
        </w:tc>
        <w:tc>
          <w:tcPr>
            <w:tcW w:w="349" w:type="pct"/>
            <w:tcBorders>
              <w:top w:val="single" w:sz="4" w:space="0" w:color="auto"/>
              <w:left w:val="single" w:sz="4" w:space="0" w:color="auto"/>
              <w:bottom w:val="single" w:sz="4" w:space="0" w:color="auto"/>
              <w:right w:val="single" w:sz="4" w:space="0" w:color="auto"/>
            </w:tcBorders>
          </w:tcPr>
          <w:p w14:paraId="084460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3329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FBFBAC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96D41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F8249B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451B4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A9A03C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08CEF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DL_1A-3A-21A-42A_n257I_UL_21A_n257G</w:t>
            </w:r>
          </w:p>
        </w:tc>
        <w:tc>
          <w:tcPr>
            <w:tcW w:w="349" w:type="pct"/>
            <w:tcBorders>
              <w:top w:val="single" w:sz="4" w:space="0" w:color="auto"/>
              <w:left w:val="single" w:sz="4" w:space="0" w:color="auto"/>
              <w:bottom w:val="single" w:sz="4" w:space="0" w:color="auto"/>
              <w:right w:val="single" w:sz="4" w:space="0" w:color="auto"/>
            </w:tcBorders>
          </w:tcPr>
          <w:p w14:paraId="79CE40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89C81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712DD9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9CB43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F1B23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4F20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5842E0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18EC6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DL_1A-3A-21A-42A_n257I_UL_21A_n257H</w:t>
            </w:r>
          </w:p>
        </w:tc>
        <w:tc>
          <w:tcPr>
            <w:tcW w:w="349" w:type="pct"/>
            <w:tcBorders>
              <w:top w:val="single" w:sz="4" w:space="0" w:color="auto"/>
              <w:left w:val="single" w:sz="4" w:space="0" w:color="auto"/>
              <w:bottom w:val="single" w:sz="4" w:space="0" w:color="auto"/>
              <w:right w:val="single" w:sz="4" w:space="0" w:color="auto"/>
            </w:tcBorders>
          </w:tcPr>
          <w:p w14:paraId="0D6C74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C1BC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7B301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BF0AC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B14F6F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E545D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7D67F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AE566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DL_1A-3A-21A-42A_n257I_UL_21A_n257I</w:t>
            </w:r>
          </w:p>
        </w:tc>
        <w:tc>
          <w:tcPr>
            <w:tcW w:w="349" w:type="pct"/>
            <w:tcBorders>
              <w:top w:val="single" w:sz="4" w:space="0" w:color="auto"/>
              <w:left w:val="single" w:sz="4" w:space="0" w:color="auto"/>
              <w:bottom w:val="single" w:sz="4" w:space="0" w:color="auto"/>
              <w:right w:val="single" w:sz="4" w:space="0" w:color="auto"/>
            </w:tcBorders>
          </w:tcPr>
          <w:p w14:paraId="1D8804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63268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E731A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E68C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5C02D4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894EE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21F0E2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A09BF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DL_1A-3A-21A-42A_n257I_UL_42A_n257A</w:t>
            </w:r>
          </w:p>
        </w:tc>
        <w:tc>
          <w:tcPr>
            <w:tcW w:w="349" w:type="pct"/>
            <w:tcBorders>
              <w:top w:val="single" w:sz="4" w:space="0" w:color="auto"/>
              <w:left w:val="single" w:sz="4" w:space="0" w:color="auto"/>
              <w:bottom w:val="single" w:sz="4" w:space="0" w:color="auto"/>
              <w:right w:val="single" w:sz="4" w:space="0" w:color="auto"/>
            </w:tcBorders>
          </w:tcPr>
          <w:p w14:paraId="130287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105D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5E3636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F68BE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066156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74F23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662C1D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C6FC6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DL_1A-3A-21A-42A_n257I_UL_42A_n257G</w:t>
            </w:r>
          </w:p>
        </w:tc>
        <w:tc>
          <w:tcPr>
            <w:tcW w:w="349" w:type="pct"/>
            <w:tcBorders>
              <w:top w:val="single" w:sz="4" w:space="0" w:color="auto"/>
              <w:left w:val="single" w:sz="4" w:space="0" w:color="auto"/>
              <w:bottom w:val="single" w:sz="4" w:space="0" w:color="auto"/>
              <w:right w:val="single" w:sz="4" w:space="0" w:color="auto"/>
            </w:tcBorders>
          </w:tcPr>
          <w:p w14:paraId="370F2F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CABB3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21913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0332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0B8D69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E0D7C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FFC3BC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5B22A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DL_1A-3A-21A-42A_n257I_UL_42A_n257H</w:t>
            </w:r>
          </w:p>
        </w:tc>
        <w:tc>
          <w:tcPr>
            <w:tcW w:w="349" w:type="pct"/>
            <w:tcBorders>
              <w:top w:val="single" w:sz="4" w:space="0" w:color="auto"/>
              <w:left w:val="single" w:sz="4" w:space="0" w:color="auto"/>
              <w:bottom w:val="single" w:sz="4" w:space="0" w:color="auto"/>
              <w:right w:val="single" w:sz="4" w:space="0" w:color="auto"/>
            </w:tcBorders>
          </w:tcPr>
          <w:p w14:paraId="0F06AD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E4535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021A48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B07C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EB05DB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0864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C16ACB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A8F2E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DL_1A-3A-21A-42A_n257I_UL_42A_n257I</w:t>
            </w:r>
          </w:p>
        </w:tc>
        <w:tc>
          <w:tcPr>
            <w:tcW w:w="349" w:type="pct"/>
            <w:tcBorders>
              <w:top w:val="single" w:sz="4" w:space="0" w:color="auto"/>
              <w:left w:val="single" w:sz="4" w:space="0" w:color="auto"/>
              <w:bottom w:val="single" w:sz="4" w:space="0" w:color="auto"/>
              <w:right w:val="single" w:sz="4" w:space="0" w:color="auto"/>
            </w:tcBorders>
          </w:tcPr>
          <w:p w14:paraId="51EEDE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3CCD3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CABBD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39456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CC3BC0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C1065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7ADE79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ECFE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DL_1A-3A-21A-42C_n257G_UL_1A_n257A</w:t>
            </w:r>
          </w:p>
        </w:tc>
        <w:tc>
          <w:tcPr>
            <w:tcW w:w="349" w:type="pct"/>
            <w:tcBorders>
              <w:top w:val="single" w:sz="4" w:space="0" w:color="auto"/>
              <w:left w:val="single" w:sz="4" w:space="0" w:color="auto"/>
              <w:bottom w:val="single" w:sz="4" w:space="0" w:color="auto"/>
              <w:right w:val="single" w:sz="4" w:space="0" w:color="auto"/>
            </w:tcBorders>
          </w:tcPr>
          <w:p w14:paraId="4AF46D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E0F0D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2779AA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17405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AF2B98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C39EC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08BA14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59B77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DL_1A-3A-21A-42C_n257G_UL_1A_n257G</w:t>
            </w:r>
          </w:p>
        </w:tc>
        <w:tc>
          <w:tcPr>
            <w:tcW w:w="349" w:type="pct"/>
            <w:tcBorders>
              <w:top w:val="single" w:sz="4" w:space="0" w:color="auto"/>
              <w:left w:val="single" w:sz="4" w:space="0" w:color="auto"/>
              <w:bottom w:val="single" w:sz="4" w:space="0" w:color="auto"/>
              <w:right w:val="single" w:sz="4" w:space="0" w:color="auto"/>
            </w:tcBorders>
          </w:tcPr>
          <w:p w14:paraId="083AF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928FE7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4B61C6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96B7B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B63063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0F20A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2D30A4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7B639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DL_1A-3A-21A-42C_n257G_UL_21A_n257A</w:t>
            </w:r>
          </w:p>
        </w:tc>
        <w:tc>
          <w:tcPr>
            <w:tcW w:w="349" w:type="pct"/>
            <w:tcBorders>
              <w:top w:val="single" w:sz="4" w:space="0" w:color="auto"/>
              <w:left w:val="single" w:sz="4" w:space="0" w:color="auto"/>
              <w:bottom w:val="single" w:sz="4" w:space="0" w:color="auto"/>
              <w:right w:val="single" w:sz="4" w:space="0" w:color="auto"/>
            </w:tcBorders>
          </w:tcPr>
          <w:p w14:paraId="14BED8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87D58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BB0156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D32BF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EEF476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C931D2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620717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53D67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DL_1A-3A-21A-42C_n257G_UL_21A_n257G</w:t>
            </w:r>
          </w:p>
        </w:tc>
        <w:tc>
          <w:tcPr>
            <w:tcW w:w="349" w:type="pct"/>
            <w:tcBorders>
              <w:top w:val="single" w:sz="4" w:space="0" w:color="auto"/>
              <w:left w:val="single" w:sz="4" w:space="0" w:color="auto"/>
              <w:bottom w:val="single" w:sz="4" w:space="0" w:color="auto"/>
              <w:right w:val="single" w:sz="4" w:space="0" w:color="auto"/>
            </w:tcBorders>
          </w:tcPr>
          <w:p w14:paraId="4FBF79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F929A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63DC04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A05F1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0EC4E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EA54A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1D805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AEE2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DL_1A-3A-21A-42C_n257G_UL_42A_n257A</w:t>
            </w:r>
          </w:p>
        </w:tc>
        <w:tc>
          <w:tcPr>
            <w:tcW w:w="349" w:type="pct"/>
            <w:tcBorders>
              <w:top w:val="single" w:sz="4" w:space="0" w:color="auto"/>
              <w:left w:val="single" w:sz="4" w:space="0" w:color="auto"/>
              <w:bottom w:val="single" w:sz="4" w:space="0" w:color="auto"/>
              <w:right w:val="single" w:sz="4" w:space="0" w:color="auto"/>
            </w:tcBorders>
          </w:tcPr>
          <w:p w14:paraId="214113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93BE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70E75A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0C3B5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F04739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D3E5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104B8C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AD294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DL_1A-3A-21A-42C_n257G_UL_42A_n257G</w:t>
            </w:r>
          </w:p>
        </w:tc>
        <w:tc>
          <w:tcPr>
            <w:tcW w:w="349" w:type="pct"/>
            <w:tcBorders>
              <w:top w:val="single" w:sz="4" w:space="0" w:color="auto"/>
              <w:left w:val="single" w:sz="4" w:space="0" w:color="auto"/>
              <w:bottom w:val="single" w:sz="4" w:space="0" w:color="auto"/>
              <w:right w:val="single" w:sz="4" w:space="0" w:color="auto"/>
            </w:tcBorders>
          </w:tcPr>
          <w:p w14:paraId="4B940F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A2C4A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02E561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CA964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98472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93353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29D73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D31EC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DL_1A-3A-21A-42C_n257H_UL_1A_n257A</w:t>
            </w:r>
          </w:p>
        </w:tc>
        <w:tc>
          <w:tcPr>
            <w:tcW w:w="349" w:type="pct"/>
            <w:tcBorders>
              <w:top w:val="single" w:sz="4" w:space="0" w:color="auto"/>
              <w:left w:val="single" w:sz="4" w:space="0" w:color="auto"/>
              <w:bottom w:val="single" w:sz="4" w:space="0" w:color="auto"/>
              <w:right w:val="single" w:sz="4" w:space="0" w:color="auto"/>
            </w:tcBorders>
          </w:tcPr>
          <w:p w14:paraId="1F426A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F359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FC0DA1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47C3F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D97888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5CC6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FB4104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B3198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DL_1A-3A-21A-42C_n257H_UL_1A_n257G</w:t>
            </w:r>
          </w:p>
        </w:tc>
        <w:tc>
          <w:tcPr>
            <w:tcW w:w="349" w:type="pct"/>
            <w:tcBorders>
              <w:top w:val="single" w:sz="4" w:space="0" w:color="auto"/>
              <w:left w:val="single" w:sz="4" w:space="0" w:color="auto"/>
              <w:bottom w:val="single" w:sz="4" w:space="0" w:color="auto"/>
              <w:right w:val="single" w:sz="4" w:space="0" w:color="auto"/>
            </w:tcBorders>
          </w:tcPr>
          <w:p w14:paraId="68C71D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9C24C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F5F94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698B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C18FAC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55958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6F3230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9E21B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DL_1A-3A-21A-42C_n257H_UL_1A_n257H</w:t>
            </w:r>
          </w:p>
        </w:tc>
        <w:tc>
          <w:tcPr>
            <w:tcW w:w="349" w:type="pct"/>
            <w:tcBorders>
              <w:top w:val="single" w:sz="4" w:space="0" w:color="auto"/>
              <w:left w:val="single" w:sz="4" w:space="0" w:color="auto"/>
              <w:bottom w:val="single" w:sz="4" w:space="0" w:color="auto"/>
              <w:right w:val="single" w:sz="4" w:space="0" w:color="auto"/>
            </w:tcBorders>
          </w:tcPr>
          <w:p w14:paraId="22558D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721D8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86ACDF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46CEC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C54D6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937A6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8FE2D9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89280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DL_1A-3A-21A-42C_n257H_UL_21A_n257A</w:t>
            </w:r>
          </w:p>
        </w:tc>
        <w:tc>
          <w:tcPr>
            <w:tcW w:w="349" w:type="pct"/>
            <w:tcBorders>
              <w:top w:val="single" w:sz="4" w:space="0" w:color="auto"/>
              <w:left w:val="single" w:sz="4" w:space="0" w:color="auto"/>
              <w:bottom w:val="single" w:sz="4" w:space="0" w:color="auto"/>
              <w:right w:val="single" w:sz="4" w:space="0" w:color="auto"/>
            </w:tcBorders>
          </w:tcPr>
          <w:p w14:paraId="676155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C1D12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4FAC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58E2E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AA9BF2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D177C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CB28C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A2745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DL_1A-3A-21A-42C_n257H_UL_21A_n257G</w:t>
            </w:r>
          </w:p>
        </w:tc>
        <w:tc>
          <w:tcPr>
            <w:tcW w:w="349" w:type="pct"/>
            <w:tcBorders>
              <w:top w:val="single" w:sz="4" w:space="0" w:color="auto"/>
              <w:left w:val="single" w:sz="4" w:space="0" w:color="auto"/>
              <w:bottom w:val="single" w:sz="4" w:space="0" w:color="auto"/>
              <w:right w:val="single" w:sz="4" w:space="0" w:color="auto"/>
            </w:tcBorders>
          </w:tcPr>
          <w:p w14:paraId="6F95DB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0B71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9118C7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14781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F2EFAA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851FF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65301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8CA06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DL_1A-3A-21A-42C_n257H_UL_21A_n257H</w:t>
            </w:r>
          </w:p>
        </w:tc>
        <w:tc>
          <w:tcPr>
            <w:tcW w:w="349" w:type="pct"/>
            <w:tcBorders>
              <w:top w:val="single" w:sz="4" w:space="0" w:color="auto"/>
              <w:left w:val="single" w:sz="4" w:space="0" w:color="auto"/>
              <w:bottom w:val="single" w:sz="4" w:space="0" w:color="auto"/>
              <w:right w:val="single" w:sz="4" w:space="0" w:color="auto"/>
            </w:tcBorders>
          </w:tcPr>
          <w:p w14:paraId="2976D2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74C1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03D788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1458C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42F438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3DDD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735255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8F295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DL_1A-3A-21A-42C_n257H_UL_42A_n257A</w:t>
            </w:r>
          </w:p>
        </w:tc>
        <w:tc>
          <w:tcPr>
            <w:tcW w:w="349" w:type="pct"/>
            <w:tcBorders>
              <w:top w:val="single" w:sz="4" w:space="0" w:color="auto"/>
              <w:left w:val="single" w:sz="4" w:space="0" w:color="auto"/>
              <w:bottom w:val="single" w:sz="4" w:space="0" w:color="auto"/>
              <w:right w:val="single" w:sz="4" w:space="0" w:color="auto"/>
            </w:tcBorders>
          </w:tcPr>
          <w:p w14:paraId="1D599E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2EF6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BDAF8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E0448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55985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66D39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91862C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CE654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DL_1A-3A-21A-42C_n257H_UL_42A_n257G</w:t>
            </w:r>
          </w:p>
        </w:tc>
        <w:tc>
          <w:tcPr>
            <w:tcW w:w="349" w:type="pct"/>
            <w:tcBorders>
              <w:top w:val="single" w:sz="4" w:space="0" w:color="auto"/>
              <w:left w:val="single" w:sz="4" w:space="0" w:color="auto"/>
              <w:bottom w:val="single" w:sz="4" w:space="0" w:color="auto"/>
              <w:right w:val="single" w:sz="4" w:space="0" w:color="auto"/>
            </w:tcBorders>
          </w:tcPr>
          <w:p w14:paraId="3B482A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AA2B8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F7AFC2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C271C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38537B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8B7AA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9BC018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79188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DL_1A-3A-21A-42C_n257H_UL_42A_n257H</w:t>
            </w:r>
          </w:p>
        </w:tc>
        <w:tc>
          <w:tcPr>
            <w:tcW w:w="349" w:type="pct"/>
            <w:tcBorders>
              <w:top w:val="single" w:sz="4" w:space="0" w:color="auto"/>
              <w:left w:val="single" w:sz="4" w:space="0" w:color="auto"/>
              <w:bottom w:val="single" w:sz="4" w:space="0" w:color="auto"/>
              <w:right w:val="single" w:sz="4" w:space="0" w:color="auto"/>
            </w:tcBorders>
          </w:tcPr>
          <w:p w14:paraId="3533BF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D36A2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3F4D97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347A2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E28E41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1C33B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2986A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93D2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DL_1A-3A-21A-42C_n257I_UL_1A_n257A</w:t>
            </w:r>
          </w:p>
        </w:tc>
        <w:tc>
          <w:tcPr>
            <w:tcW w:w="349" w:type="pct"/>
            <w:tcBorders>
              <w:top w:val="single" w:sz="4" w:space="0" w:color="auto"/>
              <w:left w:val="single" w:sz="4" w:space="0" w:color="auto"/>
              <w:bottom w:val="single" w:sz="4" w:space="0" w:color="auto"/>
              <w:right w:val="single" w:sz="4" w:space="0" w:color="auto"/>
            </w:tcBorders>
          </w:tcPr>
          <w:p w14:paraId="6E1215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C2E3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DA30BE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30B64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7137BD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183DF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18A4A7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1FB0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DL_1A-3A-21A-42C_n257I_UL_1A_n257G</w:t>
            </w:r>
          </w:p>
        </w:tc>
        <w:tc>
          <w:tcPr>
            <w:tcW w:w="349" w:type="pct"/>
            <w:tcBorders>
              <w:top w:val="single" w:sz="4" w:space="0" w:color="auto"/>
              <w:left w:val="single" w:sz="4" w:space="0" w:color="auto"/>
              <w:bottom w:val="single" w:sz="4" w:space="0" w:color="auto"/>
              <w:right w:val="single" w:sz="4" w:space="0" w:color="auto"/>
            </w:tcBorders>
          </w:tcPr>
          <w:p w14:paraId="51C108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568CB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0507FF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B4B0F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98D9FD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93A02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5C1C0D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1568D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DL_1A-3A-21A-42C_n257I_UL_1A_n257H</w:t>
            </w:r>
          </w:p>
        </w:tc>
        <w:tc>
          <w:tcPr>
            <w:tcW w:w="349" w:type="pct"/>
            <w:tcBorders>
              <w:top w:val="single" w:sz="4" w:space="0" w:color="auto"/>
              <w:left w:val="single" w:sz="4" w:space="0" w:color="auto"/>
              <w:bottom w:val="single" w:sz="4" w:space="0" w:color="auto"/>
              <w:right w:val="single" w:sz="4" w:space="0" w:color="auto"/>
            </w:tcBorders>
          </w:tcPr>
          <w:p w14:paraId="009130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CFB64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33BC3C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6D2DD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296846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36286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199DB6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50ED7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DL_1A-3A-21A-42C_n257I_UL_1A_n257I</w:t>
            </w:r>
          </w:p>
        </w:tc>
        <w:tc>
          <w:tcPr>
            <w:tcW w:w="349" w:type="pct"/>
            <w:tcBorders>
              <w:top w:val="single" w:sz="4" w:space="0" w:color="auto"/>
              <w:left w:val="single" w:sz="4" w:space="0" w:color="auto"/>
              <w:bottom w:val="single" w:sz="4" w:space="0" w:color="auto"/>
              <w:right w:val="single" w:sz="4" w:space="0" w:color="auto"/>
            </w:tcBorders>
          </w:tcPr>
          <w:p w14:paraId="5566D3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C07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5D64EF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99F63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2C7203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2B3B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063D96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68233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DL_1A-3A-21A-42C_n257I_UL_21A_n257A</w:t>
            </w:r>
          </w:p>
        </w:tc>
        <w:tc>
          <w:tcPr>
            <w:tcW w:w="349" w:type="pct"/>
            <w:tcBorders>
              <w:top w:val="single" w:sz="4" w:space="0" w:color="auto"/>
              <w:left w:val="single" w:sz="4" w:space="0" w:color="auto"/>
              <w:bottom w:val="single" w:sz="4" w:space="0" w:color="auto"/>
              <w:right w:val="single" w:sz="4" w:space="0" w:color="auto"/>
            </w:tcBorders>
          </w:tcPr>
          <w:p w14:paraId="5BECEA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AF901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DC635C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80A61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15C596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EDEB2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3D3869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9725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DL_1A-3A-21A-42C_n257I_UL_21A_n257G</w:t>
            </w:r>
          </w:p>
        </w:tc>
        <w:tc>
          <w:tcPr>
            <w:tcW w:w="349" w:type="pct"/>
            <w:tcBorders>
              <w:top w:val="single" w:sz="4" w:space="0" w:color="auto"/>
              <w:left w:val="single" w:sz="4" w:space="0" w:color="auto"/>
              <w:bottom w:val="single" w:sz="4" w:space="0" w:color="auto"/>
              <w:right w:val="single" w:sz="4" w:space="0" w:color="auto"/>
            </w:tcBorders>
          </w:tcPr>
          <w:p w14:paraId="6E8EE8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B7F0F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48B619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22C6E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D877E8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20EFB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2BEB03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4E00D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DL_1A-3A-21A-42C_n257I_UL_21A_n257H</w:t>
            </w:r>
          </w:p>
        </w:tc>
        <w:tc>
          <w:tcPr>
            <w:tcW w:w="349" w:type="pct"/>
            <w:tcBorders>
              <w:top w:val="single" w:sz="4" w:space="0" w:color="auto"/>
              <w:left w:val="single" w:sz="4" w:space="0" w:color="auto"/>
              <w:bottom w:val="single" w:sz="4" w:space="0" w:color="auto"/>
              <w:right w:val="single" w:sz="4" w:space="0" w:color="auto"/>
            </w:tcBorders>
          </w:tcPr>
          <w:p w14:paraId="2270DB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EA1BE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22921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F4C97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85F432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A039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E44805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87C11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DL_1A-3A-21A-42C_n257I_UL_21A_n257I</w:t>
            </w:r>
          </w:p>
        </w:tc>
        <w:tc>
          <w:tcPr>
            <w:tcW w:w="349" w:type="pct"/>
            <w:tcBorders>
              <w:top w:val="single" w:sz="4" w:space="0" w:color="auto"/>
              <w:left w:val="single" w:sz="4" w:space="0" w:color="auto"/>
              <w:bottom w:val="single" w:sz="4" w:space="0" w:color="auto"/>
              <w:right w:val="single" w:sz="4" w:space="0" w:color="auto"/>
            </w:tcBorders>
          </w:tcPr>
          <w:p w14:paraId="1AAA6B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D869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757D0B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EEE2C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237DE2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4514E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AE72E3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4FC71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DL_1A-3A-21A-42C_n257I_UL_42A_n257A</w:t>
            </w:r>
          </w:p>
        </w:tc>
        <w:tc>
          <w:tcPr>
            <w:tcW w:w="349" w:type="pct"/>
            <w:tcBorders>
              <w:top w:val="single" w:sz="4" w:space="0" w:color="auto"/>
              <w:left w:val="single" w:sz="4" w:space="0" w:color="auto"/>
              <w:bottom w:val="single" w:sz="4" w:space="0" w:color="auto"/>
              <w:right w:val="single" w:sz="4" w:space="0" w:color="auto"/>
            </w:tcBorders>
          </w:tcPr>
          <w:p w14:paraId="539F25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B73F8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B19732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A635D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10722D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D13B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807035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E526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DL_1A-3A-21A-42C_n257I_UL_42A_n257G</w:t>
            </w:r>
          </w:p>
        </w:tc>
        <w:tc>
          <w:tcPr>
            <w:tcW w:w="349" w:type="pct"/>
            <w:tcBorders>
              <w:top w:val="single" w:sz="4" w:space="0" w:color="auto"/>
              <w:left w:val="single" w:sz="4" w:space="0" w:color="auto"/>
              <w:bottom w:val="single" w:sz="4" w:space="0" w:color="auto"/>
              <w:right w:val="single" w:sz="4" w:space="0" w:color="auto"/>
            </w:tcBorders>
          </w:tcPr>
          <w:p w14:paraId="1F1289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52600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DF7D1C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7381E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F05782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FE039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C97662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01872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DL_1A-3A-21A-42C_n257I_UL_42A_n257H</w:t>
            </w:r>
          </w:p>
        </w:tc>
        <w:tc>
          <w:tcPr>
            <w:tcW w:w="349" w:type="pct"/>
            <w:tcBorders>
              <w:top w:val="single" w:sz="4" w:space="0" w:color="auto"/>
              <w:left w:val="single" w:sz="4" w:space="0" w:color="auto"/>
              <w:bottom w:val="single" w:sz="4" w:space="0" w:color="auto"/>
              <w:right w:val="single" w:sz="4" w:space="0" w:color="auto"/>
            </w:tcBorders>
          </w:tcPr>
          <w:p w14:paraId="24FB09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D9F10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A4FA5A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C9395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4E4873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E2355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0494B1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37FB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DL_1A-3A-21A-42C_n257I_UL_42A_n257I</w:t>
            </w:r>
          </w:p>
        </w:tc>
        <w:tc>
          <w:tcPr>
            <w:tcW w:w="349" w:type="pct"/>
            <w:tcBorders>
              <w:top w:val="single" w:sz="4" w:space="0" w:color="auto"/>
              <w:left w:val="single" w:sz="4" w:space="0" w:color="auto"/>
              <w:bottom w:val="single" w:sz="4" w:space="0" w:color="auto"/>
              <w:right w:val="single" w:sz="4" w:space="0" w:color="auto"/>
            </w:tcBorders>
          </w:tcPr>
          <w:p w14:paraId="69ADD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36F2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D0090A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9BB27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BEEB24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F3932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42DD9B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6D19D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DL_1A-19A-21A-42A_n257G_UL_19A_n257A</w:t>
            </w:r>
          </w:p>
        </w:tc>
        <w:tc>
          <w:tcPr>
            <w:tcW w:w="349" w:type="pct"/>
            <w:tcBorders>
              <w:top w:val="single" w:sz="4" w:space="0" w:color="auto"/>
              <w:left w:val="single" w:sz="4" w:space="0" w:color="auto"/>
              <w:bottom w:val="single" w:sz="4" w:space="0" w:color="auto"/>
              <w:right w:val="single" w:sz="4" w:space="0" w:color="auto"/>
            </w:tcBorders>
          </w:tcPr>
          <w:p w14:paraId="128689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5DA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92FAF6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5684D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D6738A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BF655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E0EF6C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070B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DL_1A-19A-21A-42A_n257G_UL_19A_n257G</w:t>
            </w:r>
          </w:p>
        </w:tc>
        <w:tc>
          <w:tcPr>
            <w:tcW w:w="349" w:type="pct"/>
            <w:tcBorders>
              <w:top w:val="single" w:sz="4" w:space="0" w:color="auto"/>
              <w:left w:val="single" w:sz="4" w:space="0" w:color="auto"/>
              <w:bottom w:val="single" w:sz="4" w:space="0" w:color="auto"/>
              <w:right w:val="single" w:sz="4" w:space="0" w:color="auto"/>
            </w:tcBorders>
          </w:tcPr>
          <w:p w14:paraId="4F4CCC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03ED3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5559DD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9614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ACD82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ED42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A8B101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F1D33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DL_1A-19A-21A-42A_n257G_UL_42A_n257A</w:t>
            </w:r>
          </w:p>
        </w:tc>
        <w:tc>
          <w:tcPr>
            <w:tcW w:w="349" w:type="pct"/>
            <w:tcBorders>
              <w:top w:val="single" w:sz="4" w:space="0" w:color="auto"/>
              <w:left w:val="single" w:sz="4" w:space="0" w:color="auto"/>
              <w:bottom w:val="single" w:sz="4" w:space="0" w:color="auto"/>
              <w:right w:val="single" w:sz="4" w:space="0" w:color="auto"/>
            </w:tcBorders>
          </w:tcPr>
          <w:p w14:paraId="6E437E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E694D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8C178C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144540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55928B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87B3A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48BEE8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F5A2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DL_1A-19A-21A-42A_n257G_UL_42A_n257G</w:t>
            </w:r>
          </w:p>
        </w:tc>
        <w:tc>
          <w:tcPr>
            <w:tcW w:w="349" w:type="pct"/>
            <w:tcBorders>
              <w:top w:val="single" w:sz="4" w:space="0" w:color="auto"/>
              <w:left w:val="single" w:sz="4" w:space="0" w:color="auto"/>
              <w:bottom w:val="single" w:sz="4" w:space="0" w:color="auto"/>
              <w:right w:val="single" w:sz="4" w:space="0" w:color="auto"/>
            </w:tcBorders>
          </w:tcPr>
          <w:p w14:paraId="416973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59240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B1942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8CDE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832628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FFB3E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896D9B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4995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DL_1A-19A-21A-42A_n257H_UL_19A_n257A</w:t>
            </w:r>
          </w:p>
        </w:tc>
        <w:tc>
          <w:tcPr>
            <w:tcW w:w="349" w:type="pct"/>
            <w:tcBorders>
              <w:top w:val="single" w:sz="4" w:space="0" w:color="auto"/>
              <w:left w:val="single" w:sz="4" w:space="0" w:color="auto"/>
              <w:bottom w:val="single" w:sz="4" w:space="0" w:color="auto"/>
              <w:right w:val="single" w:sz="4" w:space="0" w:color="auto"/>
            </w:tcBorders>
          </w:tcPr>
          <w:p w14:paraId="0CF5F9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36F60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2D629C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D0C92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584EC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D41E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9FDB49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E2C6B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DL_1A-19A-21A-42A_n257H_UL_19A_n257G</w:t>
            </w:r>
          </w:p>
        </w:tc>
        <w:tc>
          <w:tcPr>
            <w:tcW w:w="349" w:type="pct"/>
            <w:tcBorders>
              <w:top w:val="single" w:sz="4" w:space="0" w:color="auto"/>
              <w:left w:val="single" w:sz="4" w:space="0" w:color="auto"/>
              <w:bottom w:val="single" w:sz="4" w:space="0" w:color="auto"/>
              <w:right w:val="single" w:sz="4" w:space="0" w:color="auto"/>
            </w:tcBorders>
          </w:tcPr>
          <w:p w14:paraId="791486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38A0A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BAB0F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22326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9966B7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AA57E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46E727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0601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DL_1A-19A-21A-42A_n257H_UL_19A_n257H</w:t>
            </w:r>
          </w:p>
        </w:tc>
        <w:tc>
          <w:tcPr>
            <w:tcW w:w="349" w:type="pct"/>
            <w:tcBorders>
              <w:top w:val="single" w:sz="4" w:space="0" w:color="auto"/>
              <w:left w:val="single" w:sz="4" w:space="0" w:color="auto"/>
              <w:bottom w:val="single" w:sz="4" w:space="0" w:color="auto"/>
              <w:right w:val="single" w:sz="4" w:space="0" w:color="auto"/>
            </w:tcBorders>
          </w:tcPr>
          <w:p w14:paraId="526D289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0BAEA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DB462C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C3D68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ADE969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432E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6CC43C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C2AB8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DL_1A-19A-21A-42A_n257H_UL_42A_n257A</w:t>
            </w:r>
          </w:p>
        </w:tc>
        <w:tc>
          <w:tcPr>
            <w:tcW w:w="349" w:type="pct"/>
            <w:tcBorders>
              <w:top w:val="single" w:sz="4" w:space="0" w:color="auto"/>
              <w:left w:val="single" w:sz="4" w:space="0" w:color="auto"/>
              <w:bottom w:val="single" w:sz="4" w:space="0" w:color="auto"/>
              <w:right w:val="single" w:sz="4" w:space="0" w:color="auto"/>
            </w:tcBorders>
          </w:tcPr>
          <w:p w14:paraId="0E06C5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4C938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69059A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ACC51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B6C1D0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A1E4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32BA71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514D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DL_1A-19A-21A-42A_n257H_UL_42A_n257G</w:t>
            </w:r>
          </w:p>
        </w:tc>
        <w:tc>
          <w:tcPr>
            <w:tcW w:w="349" w:type="pct"/>
            <w:tcBorders>
              <w:top w:val="single" w:sz="4" w:space="0" w:color="auto"/>
              <w:left w:val="single" w:sz="4" w:space="0" w:color="auto"/>
              <w:bottom w:val="single" w:sz="4" w:space="0" w:color="auto"/>
              <w:right w:val="single" w:sz="4" w:space="0" w:color="auto"/>
            </w:tcBorders>
          </w:tcPr>
          <w:p w14:paraId="1B0FC0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6B9C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959040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6FB6A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3B90D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6310F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349C06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CB518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DL_1A-19A-21A-42A_n257H_UL_42A_n257H</w:t>
            </w:r>
          </w:p>
        </w:tc>
        <w:tc>
          <w:tcPr>
            <w:tcW w:w="349" w:type="pct"/>
            <w:tcBorders>
              <w:top w:val="single" w:sz="4" w:space="0" w:color="auto"/>
              <w:left w:val="single" w:sz="4" w:space="0" w:color="auto"/>
              <w:bottom w:val="single" w:sz="4" w:space="0" w:color="auto"/>
              <w:right w:val="single" w:sz="4" w:space="0" w:color="auto"/>
            </w:tcBorders>
          </w:tcPr>
          <w:p w14:paraId="1A7FCA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3990D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1B5A55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0959E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F24E2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AD81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20499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F66A3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DL_1A-19A-21A-42A_n257I_UL_19A_n257A</w:t>
            </w:r>
          </w:p>
        </w:tc>
        <w:tc>
          <w:tcPr>
            <w:tcW w:w="349" w:type="pct"/>
            <w:tcBorders>
              <w:top w:val="single" w:sz="4" w:space="0" w:color="auto"/>
              <w:left w:val="single" w:sz="4" w:space="0" w:color="auto"/>
              <w:bottom w:val="single" w:sz="4" w:space="0" w:color="auto"/>
              <w:right w:val="single" w:sz="4" w:space="0" w:color="auto"/>
            </w:tcBorders>
          </w:tcPr>
          <w:p w14:paraId="2F99FA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270F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27D936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68BB0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0E5E6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47FF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5975EC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CB47C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DL_1A-19A-21A-42A_n257I_UL_19A_n257G</w:t>
            </w:r>
          </w:p>
        </w:tc>
        <w:tc>
          <w:tcPr>
            <w:tcW w:w="349" w:type="pct"/>
            <w:tcBorders>
              <w:top w:val="single" w:sz="4" w:space="0" w:color="auto"/>
              <w:left w:val="single" w:sz="4" w:space="0" w:color="auto"/>
              <w:bottom w:val="single" w:sz="4" w:space="0" w:color="auto"/>
              <w:right w:val="single" w:sz="4" w:space="0" w:color="auto"/>
            </w:tcBorders>
          </w:tcPr>
          <w:p w14:paraId="332589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137F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0FD7CB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7A59F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7DADA8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1FF2E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66E90C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B1BC3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DL_1A-19A-21A-42A_n257I_UL_19A_n257H</w:t>
            </w:r>
          </w:p>
        </w:tc>
        <w:tc>
          <w:tcPr>
            <w:tcW w:w="349" w:type="pct"/>
            <w:tcBorders>
              <w:top w:val="single" w:sz="4" w:space="0" w:color="auto"/>
              <w:left w:val="single" w:sz="4" w:space="0" w:color="auto"/>
              <w:bottom w:val="single" w:sz="4" w:space="0" w:color="auto"/>
              <w:right w:val="single" w:sz="4" w:space="0" w:color="auto"/>
            </w:tcBorders>
          </w:tcPr>
          <w:p w14:paraId="33370C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1EB0C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1455FB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D76B2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DA4CE4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68990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B39CC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AB60E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DL_1A-19A-21A-42A_n257I_UL_19A_n257I</w:t>
            </w:r>
          </w:p>
        </w:tc>
        <w:tc>
          <w:tcPr>
            <w:tcW w:w="349" w:type="pct"/>
            <w:tcBorders>
              <w:top w:val="single" w:sz="4" w:space="0" w:color="auto"/>
              <w:left w:val="single" w:sz="4" w:space="0" w:color="auto"/>
              <w:bottom w:val="single" w:sz="4" w:space="0" w:color="auto"/>
              <w:right w:val="single" w:sz="4" w:space="0" w:color="auto"/>
            </w:tcBorders>
          </w:tcPr>
          <w:p w14:paraId="25521C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A2385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FC15E6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84EEE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732E60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6B07C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F6BDEB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9169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DL_1A-19A-21A-42A_n257I_UL_42A_n257A</w:t>
            </w:r>
          </w:p>
        </w:tc>
        <w:tc>
          <w:tcPr>
            <w:tcW w:w="349" w:type="pct"/>
            <w:tcBorders>
              <w:top w:val="single" w:sz="4" w:space="0" w:color="auto"/>
              <w:left w:val="single" w:sz="4" w:space="0" w:color="auto"/>
              <w:bottom w:val="single" w:sz="4" w:space="0" w:color="auto"/>
              <w:right w:val="single" w:sz="4" w:space="0" w:color="auto"/>
            </w:tcBorders>
          </w:tcPr>
          <w:p w14:paraId="2996FD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07F7D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5F53F7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C90A7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4656A0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1A058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006E65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84C5C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DL_1A-19A-21A-42A_n257I_UL_42A_n257G</w:t>
            </w:r>
          </w:p>
        </w:tc>
        <w:tc>
          <w:tcPr>
            <w:tcW w:w="349" w:type="pct"/>
            <w:tcBorders>
              <w:top w:val="single" w:sz="4" w:space="0" w:color="auto"/>
              <w:left w:val="single" w:sz="4" w:space="0" w:color="auto"/>
              <w:bottom w:val="single" w:sz="4" w:space="0" w:color="auto"/>
              <w:right w:val="single" w:sz="4" w:space="0" w:color="auto"/>
            </w:tcBorders>
          </w:tcPr>
          <w:p w14:paraId="248D95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6AC17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0A991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89FFC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CB69D1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4B432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08F8C7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C047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DL_1A-19A-21A-42A_n257I_UL_42A_n257H</w:t>
            </w:r>
          </w:p>
        </w:tc>
        <w:tc>
          <w:tcPr>
            <w:tcW w:w="349" w:type="pct"/>
            <w:tcBorders>
              <w:top w:val="single" w:sz="4" w:space="0" w:color="auto"/>
              <w:left w:val="single" w:sz="4" w:space="0" w:color="auto"/>
              <w:bottom w:val="single" w:sz="4" w:space="0" w:color="auto"/>
              <w:right w:val="single" w:sz="4" w:space="0" w:color="auto"/>
            </w:tcBorders>
          </w:tcPr>
          <w:p w14:paraId="627603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6779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0AF051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56423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DA514C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11B54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DAEF05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0D74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DL_1A-19A-21A-42A_n257I_UL_42A_n257I</w:t>
            </w:r>
          </w:p>
        </w:tc>
        <w:tc>
          <w:tcPr>
            <w:tcW w:w="349" w:type="pct"/>
            <w:tcBorders>
              <w:top w:val="single" w:sz="4" w:space="0" w:color="auto"/>
              <w:left w:val="single" w:sz="4" w:space="0" w:color="auto"/>
              <w:bottom w:val="single" w:sz="4" w:space="0" w:color="auto"/>
              <w:right w:val="single" w:sz="4" w:space="0" w:color="auto"/>
            </w:tcBorders>
          </w:tcPr>
          <w:p w14:paraId="453CF0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DD8EB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5C83AC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D8388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0C4D2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F81E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92A9FB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B475C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DL_1A-19A-21A-42C_n257G_UL_19A_n257A</w:t>
            </w:r>
          </w:p>
        </w:tc>
        <w:tc>
          <w:tcPr>
            <w:tcW w:w="349" w:type="pct"/>
            <w:tcBorders>
              <w:top w:val="single" w:sz="4" w:space="0" w:color="auto"/>
              <w:left w:val="single" w:sz="4" w:space="0" w:color="auto"/>
              <w:bottom w:val="single" w:sz="4" w:space="0" w:color="auto"/>
              <w:right w:val="single" w:sz="4" w:space="0" w:color="auto"/>
            </w:tcBorders>
          </w:tcPr>
          <w:p w14:paraId="3BBA2F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0C61A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AF5C2E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143FC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34E51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0452F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286123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3E5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DL_1A-19A-21A-42C_n257G_UL_19A_n257G</w:t>
            </w:r>
          </w:p>
        </w:tc>
        <w:tc>
          <w:tcPr>
            <w:tcW w:w="349" w:type="pct"/>
            <w:tcBorders>
              <w:top w:val="single" w:sz="4" w:space="0" w:color="auto"/>
              <w:left w:val="single" w:sz="4" w:space="0" w:color="auto"/>
              <w:bottom w:val="single" w:sz="4" w:space="0" w:color="auto"/>
              <w:right w:val="single" w:sz="4" w:space="0" w:color="auto"/>
            </w:tcBorders>
          </w:tcPr>
          <w:p w14:paraId="49A2FA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612C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6FAFCE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5C401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B6859B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4671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A7C102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7678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DL_1A-19A-21A-42C_n257G_UL_42A_n257A</w:t>
            </w:r>
          </w:p>
        </w:tc>
        <w:tc>
          <w:tcPr>
            <w:tcW w:w="349" w:type="pct"/>
            <w:tcBorders>
              <w:top w:val="single" w:sz="4" w:space="0" w:color="auto"/>
              <w:left w:val="single" w:sz="4" w:space="0" w:color="auto"/>
              <w:bottom w:val="single" w:sz="4" w:space="0" w:color="auto"/>
              <w:right w:val="single" w:sz="4" w:space="0" w:color="auto"/>
            </w:tcBorders>
          </w:tcPr>
          <w:p w14:paraId="080A73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09F0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C5FBEA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020DD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7EF038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767F7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8654ED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8538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DL_1A-19A-21A-42C_n257G_UL_42A_n257G</w:t>
            </w:r>
          </w:p>
        </w:tc>
        <w:tc>
          <w:tcPr>
            <w:tcW w:w="349" w:type="pct"/>
            <w:tcBorders>
              <w:top w:val="single" w:sz="4" w:space="0" w:color="auto"/>
              <w:left w:val="single" w:sz="4" w:space="0" w:color="auto"/>
              <w:bottom w:val="single" w:sz="4" w:space="0" w:color="auto"/>
              <w:right w:val="single" w:sz="4" w:space="0" w:color="auto"/>
            </w:tcBorders>
          </w:tcPr>
          <w:p w14:paraId="55E4FC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CBFC9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4A4149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5B6D40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1F1BF7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24B93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0DB9F1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18F60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DL_1A-19A-21A-42C_n257H_UL_19A_n257A</w:t>
            </w:r>
          </w:p>
        </w:tc>
        <w:tc>
          <w:tcPr>
            <w:tcW w:w="349" w:type="pct"/>
            <w:tcBorders>
              <w:top w:val="single" w:sz="4" w:space="0" w:color="auto"/>
              <w:left w:val="single" w:sz="4" w:space="0" w:color="auto"/>
              <w:bottom w:val="single" w:sz="4" w:space="0" w:color="auto"/>
              <w:right w:val="single" w:sz="4" w:space="0" w:color="auto"/>
            </w:tcBorders>
          </w:tcPr>
          <w:p w14:paraId="5469B4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63033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23A431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02CB6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E6EA4F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5BAF8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8ACA5D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472FA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DL_1A-19A-21A-42C_n257H_UL_19A_n257G</w:t>
            </w:r>
          </w:p>
        </w:tc>
        <w:tc>
          <w:tcPr>
            <w:tcW w:w="349" w:type="pct"/>
            <w:tcBorders>
              <w:top w:val="single" w:sz="4" w:space="0" w:color="auto"/>
              <w:left w:val="single" w:sz="4" w:space="0" w:color="auto"/>
              <w:bottom w:val="single" w:sz="4" w:space="0" w:color="auto"/>
              <w:right w:val="single" w:sz="4" w:space="0" w:color="auto"/>
            </w:tcBorders>
          </w:tcPr>
          <w:p w14:paraId="39FBA6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63D47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7E8E91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D4344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99EDD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4457B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4CF58B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26244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DL_1A-19A-21A-42C_n257H_UL_19A_n257H</w:t>
            </w:r>
          </w:p>
        </w:tc>
        <w:tc>
          <w:tcPr>
            <w:tcW w:w="349" w:type="pct"/>
            <w:tcBorders>
              <w:top w:val="single" w:sz="4" w:space="0" w:color="auto"/>
              <w:left w:val="single" w:sz="4" w:space="0" w:color="auto"/>
              <w:bottom w:val="single" w:sz="4" w:space="0" w:color="auto"/>
              <w:right w:val="single" w:sz="4" w:space="0" w:color="auto"/>
            </w:tcBorders>
          </w:tcPr>
          <w:p w14:paraId="7EE6F8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DD6A6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CEA6D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8E370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687B9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B5B33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69AAE6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8C73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DL_1A-19A-21A-42C_n257H_UL_42A_n257A</w:t>
            </w:r>
          </w:p>
        </w:tc>
        <w:tc>
          <w:tcPr>
            <w:tcW w:w="349" w:type="pct"/>
            <w:tcBorders>
              <w:top w:val="single" w:sz="4" w:space="0" w:color="auto"/>
              <w:left w:val="single" w:sz="4" w:space="0" w:color="auto"/>
              <w:bottom w:val="single" w:sz="4" w:space="0" w:color="auto"/>
              <w:right w:val="single" w:sz="4" w:space="0" w:color="auto"/>
            </w:tcBorders>
          </w:tcPr>
          <w:p w14:paraId="54480B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ADE29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EA090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8695E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D54C85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963C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4DE3E4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7213A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DL_1A-19A-21A-42C_n257H_UL_42A_n257G</w:t>
            </w:r>
          </w:p>
        </w:tc>
        <w:tc>
          <w:tcPr>
            <w:tcW w:w="349" w:type="pct"/>
            <w:tcBorders>
              <w:top w:val="single" w:sz="4" w:space="0" w:color="auto"/>
              <w:left w:val="single" w:sz="4" w:space="0" w:color="auto"/>
              <w:bottom w:val="single" w:sz="4" w:space="0" w:color="auto"/>
              <w:right w:val="single" w:sz="4" w:space="0" w:color="auto"/>
            </w:tcBorders>
          </w:tcPr>
          <w:p w14:paraId="60D2CF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604D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3974E2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E9E23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3C7D6C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48888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31B6C3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D073E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DL_1A-19A-21A-42C_n257H_UL_42A_n257H</w:t>
            </w:r>
          </w:p>
        </w:tc>
        <w:tc>
          <w:tcPr>
            <w:tcW w:w="349" w:type="pct"/>
            <w:tcBorders>
              <w:top w:val="single" w:sz="4" w:space="0" w:color="auto"/>
              <w:left w:val="single" w:sz="4" w:space="0" w:color="auto"/>
              <w:bottom w:val="single" w:sz="4" w:space="0" w:color="auto"/>
              <w:right w:val="single" w:sz="4" w:space="0" w:color="auto"/>
            </w:tcBorders>
          </w:tcPr>
          <w:p w14:paraId="19E704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A1A9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AEDC70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EF8A7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42DFD0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3501AA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23794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E130A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DL_1A-19A-21A-42C_n257I_UL_19A_n257A</w:t>
            </w:r>
          </w:p>
        </w:tc>
        <w:tc>
          <w:tcPr>
            <w:tcW w:w="349" w:type="pct"/>
            <w:tcBorders>
              <w:top w:val="single" w:sz="4" w:space="0" w:color="auto"/>
              <w:left w:val="single" w:sz="4" w:space="0" w:color="auto"/>
              <w:bottom w:val="single" w:sz="4" w:space="0" w:color="auto"/>
              <w:right w:val="single" w:sz="4" w:space="0" w:color="auto"/>
            </w:tcBorders>
          </w:tcPr>
          <w:p w14:paraId="4B882F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90F4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E0800B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40F70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F635A2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18706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942A62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FEFF4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DL_1A-19A-21A-42C_n257I_UL_19A_n257G</w:t>
            </w:r>
          </w:p>
        </w:tc>
        <w:tc>
          <w:tcPr>
            <w:tcW w:w="349" w:type="pct"/>
            <w:tcBorders>
              <w:top w:val="single" w:sz="4" w:space="0" w:color="auto"/>
              <w:left w:val="single" w:sz="4" w:space="0" w:color="auto"/>
              <w:bottom w:val="single" w:sz="4" w:space="0" w:color="auto"/>
              <w:right w:val="single" w:sz="4" w:space="0" w:color="auto"/>
            </w:tcBorders>
          </w:tcPr>
          <w:p w14:paraId="637EFC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A72E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DAB02F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49DEC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976FBD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A7ED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2D4BF5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CEDC3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DL_1A-19A-21A-42C_n257I_UL_19A_n257H</w:t>
            </w:r>
          </w:p>
        </w:tc>
        <w:tc>
          <w:tcPr>
            <w:tcW w:w="349" w:type="pct"/>
            <w:tcBorders>
              <w:top w:val="single" w:sz="4" w:space="0" w:color="auto"/>
              <w:left w:val="single" w:sz="4" w:space="0" w:color="auto"/>
              <w:bottom w:val="single" w:sz="4" w:space="0" w:color="auto"/>
              <w:right w:val="single" w:sz="4" w:space="0" w:color="auto"/>
            </w:tcBorders>
          </w:tcPr>
          <w:p w14:paraId="58634D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4A623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4B59BA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620D3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452FF3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F163A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FEDE04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6BCEF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DL_1A-19A-21A-42C_n257I_UL_19A_n257I</w:t>
            </w:r>
          </w:p>
        </w:tc>
        <w:tc>
          <w:tcPr>
            <w:tcW w:w="349" w:type="pct"/>
            <w:tcBorders>
              <w:top w:val="single" w:sz="4" w:space="0" w:color="auto"/>
              <w:left w:val="single" w:sz="4" w:space="0" w:color="auto"/>
              <w:bottom w:val="single" w:sz="4" w:space="0" w:color="auto"/>
              <w:right w:val="single" w:sz="4" w:space="0" w:color="auto"/>
            </w:tcBorders>
          </w:tcPr>
          <w:p w14:paraId="29326B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E578D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FE1FFC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C1F6E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CD5AD7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C6BD5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104E10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3C165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DL_1A-19A-21A-42C_n257I_UL_42A_n257A</w:t>
            </w:r>
          </w:p>
        </w:tc>
        <w:tc>
          <w:tcPr>
            <w:tcW w:w="349" w:type="pct"/>
            <w:tcBorders>
              <w:top w:val="single" w:sz="4" w:space="0" w:color="auto"/>
              <w:left w:val="single" w:sz="4" w:space="0" w:color="auto"/>
              <w:bottom w:val="single" w:sz="4" w:space="0" w:color="auto"/>
              <w:right w:val="single" w:sz="4" w:space="0" w:color="auto"/>
            </w:tcBorders>
          </w:tcPr>
          <w:p w14:paraId="1D5DB0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E5AB2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87C9A8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F4102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BF9E60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FB55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4B523B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33A03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DL_1A-19A-21A-42C_n257I_UL_42A_n257G</w:t>
            </w:r>
          </w:p>
        </w:tc>
        <w:tc>
          <w:tcPr>
            <w:tcW w:w="349" w:type="pct"/>
            <w:tcBorders>
              <w:top w:val="single" w:sz="4" w:space="0" w:color="auto"/>
              <w:left w:val="single" w:sz="4" w:space="0" w:color="auto"/>
              <w:bottom w:val="single" w:sz="4" w:space="0" w:color="auto"/>
              <w:right w:val="single" w:sz="4" w:space="0" w:color="auto"/>
            </w:tcBorders>
          </w:tcPr>
          <w:p w14:paraId="33A892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FE4A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A7A40D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F1755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D37C29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F3163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D04D45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427C9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DL_1A-19A-21A-42C_n257I_UL_42A_n257H</w:t>
            </w:r>
          </w:p>
        </w:tc>
        <w:tc>
          <w:tcPr>
            <w:tcW w:w="349" w:type="pct"/>
            <w:tcBorders>
              <w:top w:val="single" w:sz="4" w:space="0" w:color="auto"/>
              <w:left w:val="single" w:sz="4" w:space="0" w:color="auto"/>
              <w:bottom w:val="single" w:sz="4" w:space="0" w:color="auto"/>
              <w:right w:val="single" w:sz="4" w:space="0" w:color="auto"/>
            </w:tcBorders>
          </w:tcPr>
          <w:p w14:paraId="0568DD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317BF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12A71E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45FF1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FB8D6A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10FFA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A0E2C1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D5318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DL_1A-19A-21A-42C_n257I_UL_42A_n257I</w:t>
            </w:r>
          </w:p>
        </w:tc>
        <w:tc>
          <w:tcPr>
            <w:tcW w:w="349" w:type="pct"/>
            <w:tcBorders>
              <w:top w:val="single" w:sz="4" w:space="0" w:color="auto"/>
              <w:left w:val="single" w:sz="4" w:space="0" w:color="auto"/>
              <w:bottom w:val="single" w:sz="4" w:space="0" w:color="auto"/>
              <w:right w:val="single" w:sz="4" w:space="0" w:color="auto"/>
            </w:tcBorders>
          </w:tcPr>
          <w:p w14:paraId="27EEFC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654F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79AE06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BA01A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21975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BB8C2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bl>
    <w:p w14:paraId="5678E4B5" w14:textId="77777777" w:rsidR="00E72C4C" w:rsidRPr="00AF7233" w:rsidRDefault="00E72C4C" w:rsidP="00E72C4C">
      <w:pPr>
        <w:rPr>
          <w:lang w:eastAsia="ja-JP"/>
        </w:rPr>
      </w:pP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D787A68" w14:textId="21275E18" w:rsidR="005807F9" w:rsidRPr="005807F9" w:rsidRDefault="005807F9" w:rsidP="005807F9">
      <w:pPr>
        <w:rPr>
          <w:lang w:eastAsia="ja-JP"/>
        </w:rPr>
      </w:pPr>
      <w:r>
        <w:rPr>
          <w:lang w:eastAsia="ja-JP"/>
        </w:rPr>
        <w:t>Open EN-DC combinations are listed in WID revision</w:t>
      </w:r>
      <w:r w:rsidR="00424BDF">
        <w:rPr>
          <w:lang w:eastAsia="ja-JP"/>
        </w:rPr>
        <w:t xml:space="preserve"> </w:t>
      </w:r>
      <w:r w:rsidR="00DE4A91" w:rsidRPr="00DE4A91">
        <w:rPr>
          <w:lang w:eastAsia="ja-JP"/>
        </w:rPr>
        <w:t>R4-2001284</w:t>
      </w:r>
      <w:r>
        <w:rPr>
          <w:lang w:eastAsia="ja-JP"/>
        </w:rPr>
        <w:t xml:space="preserve">and consist of same as in previous status report </w:t>
      </w:r>
      <w:r w:rsidR="00DE4A91" w:rsidRPr="00DE4A91">
        <w:rPr>
          <w:lang w:eastAsia="ja-JP"/>
        </w:rPr>
        <w:t>RP-192767</w:t>
      </w:r>
      <w:r w:rsidR="00DE4A91">
        <w:rPr>
          <w:lang w:eastAsia="ja-JP"/>
        </w:rPr>
        <w:t xml:space="preserve">with the addition of </w:t>
      </w:r>
      <w:r>
        <w:rPr>
          <w:lang w:eastAsia="ja-JP"/>
        </w:rPr>
        <w:t>the new configurations requested in previous RAN4 meeting</w:t>
      </w:r>
      <w:r w:rsidR="00CE1ECE">
        <w:rPr>
          <w:lang w:eastAsia="ja-JP"/>
        </w:rPr>
        <w:t>s</w:t>
      </w:r>
      <w:r>
        <w:rPr>
          <w:lang w:eastAsia="ja-JP"/>
        </w:rPr>
        <w:t>.</w:t>
      </w:r>
    </w:p>
    <w:p w14:paraId="31FCA5F9" w14:textId="77777777" w:rsidR="005A6C96" w:rsidRDefault="00815869" w:rsidP="005A6C96">
      <w:pPr>
        <w:pStyle w:val="Heading2"/>
      </w:pPr>
      <w:r>
        <w:t>4</w:t>
      </w:r>
      <w:r w:rsidR="005A6C96">
        <w:t>.</w:t>
      </w:r>
      <w:r w:rsidR="005A6C96">
        <w:tab/>
        <w:t>References</w:t>
      </w:r>
    </w:p>
    <w:p w14:paraId="48F28F28" w14:textId="52010F58" w:rsidR="00F670EC" w:rsidRDefault="00F670EC" w:rsidP="0049132C">
      <w:pPr>
        <w:pStyle w:val="NO"/>
        <w:spacing w:after="0"/>
        <w:rPr>
          <w:rFonts w:ascii="Arial" w:hAnsi="Arial" w:cs="Arial"/>
          <w:iCs/>
        </w:rPr>
      </w:pPr>
      <w:r>
        <w:rPr>
          <w:rFonts w:ascii="Arial" w:hAnsi="Arial" w:cs="Arial"/>
          <w:iCs/>
        </w:rPr>
        <w:t>RAN4#94e</w:t>
      </w:r>
    </w:p>
    <w:p w14:paraId="4B0BD7B2" w14:textId="6100C8F5" w:rsidR="00C473FC" w:rsidRDefault="00DE4A91" w:rsidP="00C473FC">
      <w:pPr>
        <w:pStyle w:val="NO"/>
        <w:spacing w:after="0"/>
        <w:ind w:left="284" w:firstLine="283"/>
        <w:rPr>
          <w:kern w:val="2"/>
          <w:szCs w:val="22"/>
          <w:lang w:val="en-US" w:eastAsia="ja-JP"/>
        </w:rPr>
      </w:pPr>
      <w:r w:rsidRPr="00DE4A91">
        <w:rPr>
          <w:kern w:val="2"/>
          <w:szCs w:val="22"/>
          <w:lang w:val="en-US" w:eastAsia="ja-JP"/>
        </w:rPr>
        <w:t>R4-2001285</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CR to introduce new combinations of LTE 4band + NR 1band for TS 38.101-3</w:t>
      </w:r>
      <w:r w:rsidR="00C473FC">
        <w:rPr>
          <w:kern w:val="2"/>
          <w:szCs w:val="22"/>
          <w:lang w:val="en-US" w:eastAsia="ja-JP"/>
        </w:rPr>
        <w:t>, Nokia</w:t>
      </w:r>
    </w:p>
    <w:p w14:paraId="205E9D02" w14:textId="34C6A1A3" w:rsidR="00C473FC" w:rsidRDefault="00DE4A91" w:rsidP="00C473FC">
      <w:pPr>
        <w:pStyle w:val="NO"/>
        <w:spacing w:after="0"/>
        <w:ind w:left="284" w:firstLine="283"/>
        <w:rPr>
          <w:kern w:val="2"/>
          <w:szCs w:val="22"/>
          <w:lang w:val="en-US" w:eastAsia="ja-JP"/>
        </w:rPr>
      </w:pPr>
      <w:r w:rsidRPr="00DE4A91">
        <w:rPr>
          <w:kern w:val="2"/>
          <w:szCs w:val="22"/>
          <w:lang w:val="en-US" w:eastAsia="ja-JP"/>
        </w:rPr>
        <w:t>R4-200128</w:t>
      </w:r>
      <w:r>
        <w:rPr>
          <w:kern w:val="2"/>
          <w:szCs w:val="22"/>
          <w:lang w:val="en-US" w:eastAsia="ja-JP"/>
        </w:rPr>
        <w:t>4</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 xml:space="preserve">Revised WID on Dual Connectivity (EN-DC) of 4 bands LTE inter-band CA (4DL1UL) and 1 NR </w:t>
      </w:r>
      <w:r w:rsidR="00C473FC">
        <w:rPr>
          <w:kern w:val="2"/>
          <w:szCs w:val="22"/>
          <w:lang w:val="en-US" w:eastAsia="ja-JP"/>
        </w:rPr>
        <w:tab/>
      </w:r>
      <w:r w:rsidR="00C473FC">
        <w:rPr>
          <w:kern w:val="2"/>
          <w:szCs w:val="22"/>
          <w:lang w:val="en-US" w:eastAsia="ja-JP"/>
        </w:rPr>
        <w:tab/>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band (1DL1UL)</w:t>
      </w:r>
      <w:r w:rsidR="00C473FC">
        <w:rPr>
          <w:kern w:val="2"/>
          <w:szCs w:val="22"/>
          <w:lang w:val="en-US" w:eastAsia="ja-JP"/>
        </w:rPr>
        <w:t xml:space="preserve">, </w:t>
      </w:r>
      <w:r w:rsidR="00C473FC" w:rsidRPr="00977EFD">
        <w:rPr>
          <w:kern w:val="2"/>
          <w:szCs w:val="22"/>
          <w:lang w:val="en-US" w:eastAsia="ja-JP"/>
        </w:rPr>
        <w:t>Nokia</w:t>
      </w:r>
    </w:p>
    <w:p w14:paraId="68BA2B4B" w14:textId="508FF78D" w:rsidR="00C473FC" w:rsidRPr="00315ACE" w:rsidRDefault="00534AAD" w:rsidP="00C473FC">
      <w:pPr>
        <w:pStyle w:val="NO"/>
        <w:spacing w:after="0"/>
        <w:ind w:left="284" w:firstLine="283"/>
        <w:rPr>
          <w:kern w:val="2"/>
          <w:szCs w:val="22"/>
          <w:lang w:val="en-US" w:eastAsia="ja-JP"/>
        </w:rPr>
      </w:pPr>
      <w:r w:rsidRPr="00534AAD">
        <w:rPr>
          <w:kern w:val="2"/>
          <w:szCs w:val="22"/>
          <w:lang w:val="en-US" w:eastAsia="ja-JP"/>
        </w:rPr>
        <w:lastRenderedPageBreak/>
        <w:t>R4-2002608</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TR 37.716-41-11 v0.</w:t>
      </w:r>
      <w:r>
        <w:rPr>
          <w:kern w:val="2"/>
          <w:szCs w:val="22"/>
          <w:lang w:val="en-US" w:eastAsia="ja-JP"/>
        </w:rPr>
        <w:t>7</w:t>
      </w:r>
      <w:r w:rsidR="00C473FC" w:rsidRPr="0049132C">
        <w:rPr>
          <w:kern w:val="2"/>
          <w:szCs w:val="22"/>
          <w:lang w:val="en-US" w:eastAsia="ja-JP"/>
        </w:rPr>
        <w:t>.0</w:t>
      </w:r>
      <w:r w:rsidR="00C473FC" w:rsidRPr="00315ACE">
        <w:rPr>
          <w:kern w:val="2"/>
          <w:szCs w:val="22"/>
          <w:lang w:val="en-US" w:eastAsia="ja-JP"/>
        </w:rPr>
        <w:t>0, Nokia</w:t>
      </w:r>
    </w:p>
    <w:p w14:paraId="0DB67B3D" w14:textId="77777777" w:rsidR="00F670EC" w:rsidRDefault="00F670EC" w:rsidP="0049132C">
      <w:pPr>
        <w:pStyle w:val="NO"/>
        <w:spacing w:after="0"/>
        <w:rPr>
          <w:rFonts w:ascii="Arial" w:hAnsi="Arial" w:cs="Arial"/>
          <w:iCs/>
        </w:rPr>
      </w:pPr>
    </w:p>
    <w:p w14:paraId="7BAF2CEE" w14:textId="7849F96C"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3</w:t>
      </w:r>
    </w:p>
    <w:p w14:paraId="0A5BA4DE" w14:textId="17C3D9A9"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R4-1914325</w:t>
      </w:r>
      <w:r>
        <w:rPr>
          <w:kern w:val="2"/>
          <w:szCs w:val="22"/>
          <w:lang w:val="en-US" w:eastAsia="ja-JP"/>
        </w:rPr>
        <w:tab/>
      </w:r>
      <w:r>
        <w:rPr>
          <w:kern w:val="2"/>
          <w:szCs w:val="22"/>
          <w:lang w:val="en-US" w:eastAsia="ja-JP"/>
        </w:rPr>
        <w:tab/>
      </w:r>
      <w:r w:rsidRPr="0049132C">
        <w:rPr>
          <w:kern w:val="2"/>
          <w:szCs w:val="22"/>
          <w:lang w:val="en-US" w:eastAsia="ja-JP"/>
        </w:rPr>
        <w:t>CR to introduce new combinations of LTE 4band + NR 1band for TS 38.101-3</w:t>
      </w:r>
      <w:r>
        <w:rPr>
          <w:kern w:val="2"/>
          <w:szCs w:val="22"/>
          <w:lang w:val="en-US" w:eastAsia="ja-JP"/>
        </w:rPr>
        <w:t>, Nokia</w:t>
      </w:r>
    </w:p>
    <w:p w14:paraId="78D09C9B" w14:textId="25FCC177"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R4-1914324</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7614DCD8" w14:textId="37D66098"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t>R4-1914326</w:t>
      </w:r>
      <w:r>
        <w:rPr>
          <w:kern w:val="2"/>
          <w:szCs w:val="22"/>
          <w:lang w:val="en-US" w:eastAsia="ja-JP"/>
        </w:rPr>
        <w:tab/>
      </w:r>
      <w:r>
        <w:rPr>
          <w:kern w:val="2"/>
          <w:szCs w:val="22"/>
          <w:lang w:val="en-US" w:eastAsia="ja-JP"/>
        </w:rPr>
        <w:tab/>
      </w:r>
      <w:r w:rsidRPr="0049132C">
        <w:rPr>
          <w:kern w:val="2"/>
          <w:szCs w:val="22"/>
          <w:lang w:val="en-US" w:eastAsia="ja-JP"/>
        </w:rPr>
        <w:t>TR 37.716-41-11 v0.</w:t>
      </w:r>
      <w:r>
        <w:rPr>
          <w:kern w:val="2"/>
          <w:szCs w:val="22"/>
          <w:lang w:val="en-US" w:eastAsia="ja-JP"/>
        </w:rPr>
        <w:t>6</w:t>
      </w:r>
      <w:r w:rsidRPr="0049132C">
        <w:rPr>
          <w:kern w:val="2"/>
          <w:szCs w:val="22"/>
          <w:lang w:val="en-US" w:eastAsia="ja-JP"/>
        </w:rPr>
        <w:t>.0</w:t>
      </w:r>
      <w:r w:rsidRPr="00315ACE">
        <w:rPr>
          <w:kern w:val="2"/>
          <w:szCs w:val="22"/>
          <w:lang w:val="en-US" w:eastAsia="ja-JP"/>
        </w:rPr>
        <w:t>0, Nokia</w:t>
      </w:r>
    </w:p>
    <w:p w14:paraId="1A1A3D52" w14:textId="77777777" w:rsidR="0049132C" w:rsidRDefault="0049132C" w:rsidP="0049132C">
      <w:pPr>
        <w:pStyle w:val="NO"/>
        <w:spacing w:after="0"/>
        <w:rPr>
          <w:rFonts w:ascii="Arial" w:hAnsi="Arial" w:cs="Arial"/>
          <w:iCs/>
        </w:rPr>
      </w:pPr>
    </w:p>
    <w:p w14:paraId="5BC77CE1" w14:textId="555ADE97"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2bis</w:t>
      </w:r>
    </w:p>
    <w:p w14:paraId="079B3892" w14:textId="7BCAAC12"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R4-1911674 </w:t>
      </w:r>
      <w:r>
        <w:rPr>
          <w:kern w:val="2"/>
          <w:szCs w:val="22"/>
          <w:lang w:val="en-US" w:eastAsia="ja-JP"/>
        </w:rPr>
        <w:tab/>
      </w:r>
      <w:r>
        <w:rPr>
          <w:kern w:val="2"/>
          <w:szCs w:val="22"/>
          <w:lang w:val="en-US" w:eastAsia="ja-JP"/>
        </w:rPr>
        <w:tab/>
      </w:r>
      <w:r w:rsidRPr="0049132C">
        <w:rPr>
          <w:kern w:val="2"/>
          <w:szCs w:val="22"/>
          <w:lang w:val="en-US" w:eastAsia="ja-JP"/>
        </w:rPr>
        <w:t>draft CR to introduce new combinations of LTE 4band + NR 1band for TS 38.101-3</w:t>
      </w:r>
      <w:r>
        <w:rPr>
          <w:kern w:val="2"/>
          <w:szCs w:val="22"/>
          <w:lang w:val="en-US" w:eastAsia="ja-JP"/>
        </w:rPr>
        <w:t>, Nokia</w:t>
      </w:r>
    </w:p>
    <w:p w14:paraId="3EA349BB" w14:textId="3C96FE01"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R4-1911601 </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1950672C" w14:textId="29251ABF"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R4-1911675 </w:t>
      </w:r>
      <w:r>
        <w:rPr>
          <w:kern w:val="2"/>
          <w:szCs w:val="22"/>
          <w:lang w:val="en-US" w:eastAsia="ja-JP"/>
        </w:rPr>
        <w:tab/>
      </w:r>
      <w:r>
        <w:rPr>
          <w:kern w:val="2"/>
          <w:szCs w:val="22"/>
          <w:lang w:val="en-US" w:eastAsia="ja-JP"/>
        </w:rPr>
        <w:tab/>
      </w:r>
      <w:r w:rsidRPr="0049132C">
        <w:rPr>
          <w:kern w:val="2"/>
          <w:szCs w:val="22"/>
          <w:lang w:val="en-US" w:eastAsia="ja-JP"/>
        </w:rPr>
        <w:t>TR 37.716-41-11 v0.5.0</w:t>
      </w:r>
      <w:r w:rsidRPr="00315ACE">
        <w:rPr>
          <w:kern w:val="2"/>
          <w:szCs w:val="22"/>
          <w:lang w:val="en-US" w:eastAsia="ja-JP"/>
        </w:rPr>
        <w:t>0, Nokia</w:t>
      </w:r>
    </w:p>
    <w:p w14:paraId="3B6F4731" w14:textId="77777777" w:rsidR="0049132C" w:rsidRDefault="0049132C" w:rsidP="00B03ED8">
      <w:pPr>
        <w:pStyle w:val="NO"/>
        <w:spacing w:after="0"/>
        <w:rPr>
          <w:rFonts w:ascii="Arial" w:hAnsi="Arial" w:cs="Arial"/>
          <w:iCs/>
        </w:rPr>
      </w:pPr>
    </w:p>
    <w:p w14:paraId="390F7412" w14:textId="5154C0A4" w:rsidR="00B03ED8" w:rsidRPr="007E50E9" w:rsidRDefault="00B03ED8" w:rsidP="00B03ED8">
      <w:pPr>
        <w:pStyle w:val="NO"/>
        <w:spacing w:after="0"/>
        <w:rPr>
          <w:rFonts w:ascii="Arial" w:hAnsi="Arial" w:cs="Arial"/>
          <w:iCs/>
        </w:rPr>
      </w:pPr>
      <w:r w:rsidRPr="007E50E9">
        <w:rPr>
          <w:rFonts w:ascii="Arial" w:hAnsi="Arial" w:cs="Arial"/>
          <w:iCs/>
        </w:rPr>
        <w:t>RAN4#9</w:t>
      </w:r>
      <w:r>
        <w:rPr>
          <w:rFonts w:ascii="Arial" w:hAnsi="Arial" w:cs="Arial"/>
          <w:iCs/>
        </w:rPr>
        <w:t>2</w:t>
      </w:r>
    </w:p>
    <w:p w14:paraId="20E4A272" w14:textId="0281C61F" w:rsidR="00B03ED8" w:rsidRDefault="008C0A66" w:rsidP="00B03ED8">
      <w:pPr>
        <w:pStyle w:val="NO"/>
        <w:spacing w:after="0"/>
        <w:ind w:left="2262" w:hanging="1695"/>
        <w:rPr>
          <w:kern w:val="2"/>
          <w:szCs w:val="22"/>
          <w:lang w:val="en-US" w:eastAsia="ja-JP"/>
        </w:rPr>
      </w:pPr>
      <w:r w:rsidRPr="008C0A66">
        <w:rPr>
          <w:kern w:val="2"/>
          <w:szCs w:val="22"/>
          <w:lang w:val="en-US" w:eastAsia="ja-JP"/>
        </w:rPr>
        <w:t>R4-</w:t>
      </w:r>
      <w:proofErr w:type="gramStart"/>
      <w:r w:rsidRPr="008C0A66">
        <w:rPr>
          <w:kern w:val="2"/>
          <w:szCs w:val="22"/>
          <w:lang w:val="en-US" w:eastAsia="ja-JP"/>
        </w:rPr>
        <w:t xml:space="preserve">1910324  </w:t>
      </w:r>
      <w:r w:rsidR="00B03ED8">
        <w:rPr>
          <w:kern w:val="2"/>
          <w:szCs w:val="22"/>
          <w:lang w:val="en-US" w:eastAsia="ja-JP"/>
        </w:rPr>
        <w:tab/>
      </w:r>
      <w:proofErr w:type="gramEnd"/>
      <w:r w:rsidR="00B03ED8">
        <w:rPr>
          <w:kern w:val="2"/>
          <w:szCs w:val="22"/>
          <w:lang w:val="en-US" w:eastAsia="ja-JP"/>
        </w:rPr>
        <w:tab/>
      </w:r>
      <w:r w:rsidRPr="008C0A66">
        <w:rPr>
          <w:kern w:val="2"/>
          <w:szCs w:val="22"/>
          <w:lang w:val="en-US" w:eastAsia="ja-JP"/>
        </w:rPr>
        <w:t>CR to introduce new combinations of LTE 4band and NR 1band for TS 38.101-3</w:t>
      </w:r>
    </w:p>
    <w:p w14:paraId="7E38A2F6" w14:textId="5F846922" w:rsidR="00B03ED8" w:rsidRDefault="008C0A66" w:rsidP="00B03ED8">
      <w:pPr>
        <w:pStyle w:val="NO"/>
        <w:spacing w:after="0"/>
        <w:ind w:left="284" w:firstLine="283"/>
        <w:rPr>
          <w:kern w:val="2"/>
          <w:szCs w:val="22"/>
          <w:lang w:val="en-US" w:eastAsia="ja-JP"/>
        </w:rPr>
      </w:pPr>
      <w:r w:rsidRPr="008C0A66">
        <w:rPr>
          <w:kern w:val="2"/>
          <w:szCs w:val="22"/>
          <w:lang w:val="en-US" w:eastAsia="ja-JP"/>
        </w:rPr>
        <w:t>R4-1909262</w:t>
      </w:r>
      <w:r w:rsidR="00B03ED8">
        <w:rPr>
          <w:kern w:val="2"/>
          <w:szCs w:val="22"/>
          <w:lang w:val="en-US" w:eastAsia="ja-JP"/>
        </w:rPr>
        <w:tab/>
      </w:r>
      <w:r w:rsidR="00B03ED8">
        <w:rPr>
          <w:kern w:val="2"/>
          <w:szCs w:val="22"/>
          <w:lang w:val="en-US" w:eastAsia="ja-JP"/>
        </w:rPr>
        <w:tab/>
      </w:r>
      <w:r w:rsidRPr="008C0A66">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8C0A66">
        <w:rPr>
          <w:kern w:val="2"/>
          <w:szCs w:val="22"/>
          <w:lang w:val="en-US" w:eastAsia="ja-JP"/>
        </w:rPr>
        <w:t>band (1DL1UL)</w:t>
      </w:r>
      <w:r w:rsidR="00B03ED8" w:rsidRPr="00977EFD">
        <w:rPr>
          <w:kern w:val="2"/>
          <w:szCs w:val="22"/>
          <w:lang w:val="en-US" w:eastAsia="ja-JP"/>
        </w:rPr>
        <w:t>, Nokia</w:t>
      </w:r>
    </w:p>
    <w:p w14:paraId="5DD0B65F" w14:textId="3D6ECCC5" w:rsidR="00B03ED8" w:rsidRPr="00315ACE" w:rsidRDefault="008C0A66" w:rsidP="00B03ED8">
      <w:pPr>
        <w:pStyle w:val="NO"/>
        <w:spacing w:after="0"/>
        <w:ind w:left="284" w:firstLine="283"/>
        <w:rPr>
          <w:kern w:val="2"/>
          <w:szCs w:val="22"/>
          <w:lang w:val="en-US" w:eastAsia="ja-JP"/>
        </w:rPr>
      </w:pPr>
      <w:r w:rsidRPr="00315ACE">
        <w:rPr>
          <w:kern w:val="2"/>
          <w:szCs w:val="22"/>
          <w:lang w:val="en-US" w:eastAsia="ja-JP"/>
        </w:rPr>
        <w:t>R4-1909261</w:t>
      </w:r>
      <w:r w:rsidR="00B03ED8" w:rsidRPr="00315ACE">
        <w:rPr>
          <w:kern w:val="2"/>
          <w:szCs w:val="22"/>
          <w:lang w:val="en-US" w:eastAsia="ja-JP"/>
        </w:rPr>
        <w:tab/>
      </w:r>
      <w:r w:rsidR="00B03ED8" w:rsidRPr="00315ACE">
        <w:rPr>
          <w:kern w:val="2"/>
          <w:szCs w:val="22"/>
          <w:lang w:val="en-US" w:eastAsia="ja-JP"/>
        </w:rPr>
        <w:tab/>
      </w:r>
      <w:r w:rsidRPr="00315ACE">
        <w:rPr>
          <w:kern w:val="2"/>
          <w:szCs w:val="22"/>
          <w:lang w:val="en-US" w:eastAsia="ja-JP"/>
        </w:rPr>
        <w:t>TR 37.716-41-11 v0.4.0</w:t>
      </w:r>
      <w:r w:rsidR="00B03ED8" w:rsidRPr="00315ACE">
        <w:rPr>
          <w:kern w:val="2"/>
          <w:szCs w:val="22"/>
          <w:lang w:val="en-US" w:eastAsia="ja-JP"/>
        </w:rPr>
        <w:t>, Nokia</w:t>
      </w:r>
    </w:p>
    <w:p w14:paraId="12E01196" w14:textId="77777777" w:rsidR="00B03ED8" w:rsidRDefault="00B03ED8" w:rsidP="00977EFD">
      <w:pPr>
        <w:pStyle w:val="NO"/>
        <w:spacing w:after="0"/>
        <w:rPr>
          <w:rFonts w:ascii="Arial" w:hAnsi="Arial" w:cs="Arial"/>
          <w:iCs/>
        </w:rPr>
      </w:pPr>
    </w:p>
    <w:p w14:paraId="629B608F" w14:textId="18FF3D51" w:rsidR="00977EFD" w:rsidRPr="007E50E9" w:rsidRDefault="00977EFD" w:rsidP="00977EFD">
      <w:pPr>
        <w:pStyle w:val="NO"/>
        <w:spacing w:after="0"/>
        <w:rPr>
          <w:rFonts w:ascii="Arial" w:hAnsi="Arial" w:cs="Arial"/>
          <w:iCs/>
        </w:rPr>
      </w:pPr>
      <w:r w:rsidRPr="007E50E9">
        <w:rPr>
          <w:rFonts w:ascii="Arial" w:hAnsi="Arial" w:cs="Arial"/>
          <w:iCs/>
        </w:rPr>
        <w:t>RAN4#9</w:t>
      </w:r>
      <w:r w:rsidR="00B41366">
        <w:rPr>
          <w:rFonts w:ascii="Arial" w:hAnsi="Arial" w:cs="Arial"/>
          <w:iCs/>
        </w:rPr>
        <w:t>1</w:t>
      </w:r>
    </w:p>
    <w:p w14:paraId="5C912B4D" w14:textId="71DC0853" w:rsidR="005D01C8" w:rsidRDefault="00977EFD" w:rsidP="005D01C8">
      <w:pPr>
        <w:pStyle w:val="NO"/>
        <w:spacing w:after="0"/>
        <w:ind w:left="2262" w:hanging="1695"/>
        <w:rPr>
          <w:kern w:val="2"/>
          <w:szCs w:val="22"/>
          <w:lang w:val="en-US" w:eastAsia="ja-JP"/>
        </w:rPr>
      </w:pPr>
      <w:r w:rsidRPr="00977EFD">
        <w:rPr>
          <w:kern w:val="2"/>
          <w:szCs w:val="22"/>
          <w:lang w:val="en-US" w:eastAsia="ja-JP"/>
        </w:rPr>
        <w:t>R4-190</w:t>
      </w:r>
      <w:r w:rsidR="005D01C8">
        <w:rPr>
          <w:kern w:val="2"/>
          <w:szCs w:val="22"/>
          <w:lang w:val="en-US" w:eastAsia="ja-JP"/>
        </w:rPr>
        <w:t>5495</w:t>
      </w:r>
      <w:r w:rsidRPr="00977EFD">
        <w:rPr>
          <w:kern w:val="2"/>
          <w:szCs w:val="22"/>
          <w:lang w:val="en-US" w:eastAsia="ja-JP"/>
        </w:rPr>
        <w:t xml:space="preserve"> </w:t>
      </w:r>
      <w:r>
        <w:rPr>
          <w:kern w:val="2"/>
          <w:szCs w:val="22"/>
          <w:lang w:val="en-US" w:eastAsia="ja-JP"/>
        </w:rPr>
        <w:tab/>
      </w:r>
      <w:r>
        <w:rPr>
          <w:kern w:val="2"/>
          <w:szCs w:val="22"/>
          <w:lang w:val="en-US" w:eastAsia="ja-JP"/>
        </w:rPr>
        <w:tab/>
      </w:r>
      <w:r w:rsidR="005D01C8" w:rsidRPr="005D01C8">
        <w:rPr>
          <w:kern w:val="2"/>
          <w:szCs w:val="22"/>
          <w:lang w:val="en-US" w:eastAsia="ja-JP"/>
        </w:rPr>
        <w:t>CR to REL-16 TS 38.101-3: Implementation of endorsed draft CRs on NR combinations and dual Connectivity combinations</w:t>
      </w:r>
    </w:p>
    <w:p w14:paraId="3E8BCD46" w14:textId="20CC66D1" w:rsid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64</w:t>
      </w:r>
      <w:r w:rsidRPr="00977EFD">
        <w:rPr>
          <w:kern w:val="2"/>
          <w:szCs w:val="22"/>
          <w:lang w:val="en-US" w:eastAsia="ja-JP"/>
        </w:rPr>
        <w:t>2</w:t>
      </w:r>
      <w:r>
        <w:rPr>
          <w:kern w:val="2"/>
          <w:szCs w:val="22"/>
          <w:lang w:val="en-US" w:eastAsia="ja-JP"/>
        </w:rPr>
        <w:t>4</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C4CCD4A" w14:textId="2E13AA94" w:rsidR="00977EFD" w:rsidRPr="00977EFD" w:rsidRDefault="00977EFD" w:rsidP="00977EFD">
      <w:pPr>
        <w:pStyle w:val="NO"/>
        <w:spacing w:after="0"/>
        <w:ind w:left="284" w:firstLine="283"/>
        <w:rPr>
          <w:kern w:val="2"/>
          <w:szCs w:val="22"/>
          <w:lang w:val="da-DK" w:eastAsia="ja-JP"/>
        </w:rPr>
      </w:pPr>
      <w:r w:rsidRPr="00977EFD">
        <w:rPr>
          <w:kern w:val="2"/>
          <w:szCs w:val="22"/>
          <w:lang w:val="da-DK" w:eastAsia="ja-JP"/>
        </w:rPr>
        <w:t xml:space="preserve">R4-1907462 </w:t>
      </w:r>
      <w:r w:rsidRPr="00977EFD">
        <w:rPr>
          <w:kern w:val="2"/>
          <w:szCs w:val="22"/>
          <w:lang w:val="da-DK" w:eastAsia="ja-JP"/>
        </w:rPr>
        <w:tab/>
      </w:r>
      <w:r w:rsidRPr="00977EFD">
        <w:rPr>
          <w:kern w:val="2"/>
          <w:szCs w:val="22"/>
          <w:lang w:val="da-DK" w:eastAsia="ja-JP"/>
        </w:rPr>
        <w:tab/>
        <w:t>TR 37.716-41-11 V0.3.0, N</w:t>
      </w:r>
      <w:r>
        <w:rPr>
          <w:kern w:val="2"/>
          <w:szCs w:val="22"/>
          <w:lang w:val="da-DK" w:eastAsia="ja-JP"/>
        </w:rPr>
        <w:t>okia</w:t>
      </w:r>
    </w:p>
    <w:p w14:paraId="0002D102" w14:textId="77777777" w:rsidR="00977EFD" w:rsidRPr="00977EFD" w:rsidRDefault="00977EFD" w:rsidP="00977EFD">
      <w:pPr>
        <w:pStyle w:val="NO"/>
        <w:spacing w:after="0"/>
        <w:rPr>
          <w:rFonts w:ascii="Arial" w:hAnsi="Arial" w:cs="Arial"/>
          <w:iCs/>
          <w:lang w:val="da-DK"/>
        </w:rPr>
      </w:pPr>
    </w:p>
    <w:p w14:paraId="0E7FEA32" w14:textId="546A7780" w:rsidR="00977EFD" w:rsidRPr="00977EFD" w:rsidRDefault="00977EFD" w:rsidP="00977EFD">
      <w:pPr>
        <w:pStyle w:val="NO"/>
        <w:spacing w:after="0"/>
        <w:rPr>
          <w:rFonts w:ascii="Arial" w:hAnsi="Arial" w:cs="Arial"/>
          <w:iCs/>
          <w:lang w:val="da-DK"/>
        </w:rPr>
      </w:pPr>
      <w:r w:rsidRPr="00977EFD">
        <w:rPr>
          <w:rFonts w:ascii="Arial" w:hAnsi="Arial" w:cs="Arial"/>
          <w:iCs/>
          <w:lang w:val="da-DK"/>
        </w:rPr>
        <w:t>RAN4#90bis</w:t>
      </w:r>
    </w:p>
    <w:p w14:paraId="60946BDC" w14:textId="0A0A1FC7" w:rsidR="00977EFD" w:rsidRPr="005D01C8" w:rsidRDefault="00977EFD" w:rsidP="00977EFD">
      <w:pPr>
        <w:pStyle w:val="NO"/>
        <w:spacing w:after="0"/>
        <w:ind w:left="284" w:firstLine="283"/>
        <w:rPr>
          <w:kern w:val="2"/>
          <w:szCs w:val="22"/>
          <w:lang w:val="da-DK" w:eastAsia="ja-JP"/>
        </w:rPr>
      </w:pPr>
      <w:r w:rsidRPr="005D01C8">
        <w:rPr>
          <w:kern w:val="2"/>
          <w:szCs w:val="22"/>
          <w:lang w:val="da-DK" w:eastAsia="ja-JP"/>
        </w:rPr>
        <w:t xml:space="preserve">R4-1903521 </w:t>
      </w:r>
      <w:r w:rsidRPr="005D01C8">
        <w:rPr>
          <w:kern w:val="2"/>
          <w:szCs w:val="22"/>
          <w:lang w:val="da-DK" w:eastAsia="ja-JP"/>
        </w:rPr>
        <w:tab/>
      </w:r>
      <w:r w:rsidRPr="005D01C8">
        <w:rPr>
          <w:kern w:val="2"/>
          <w:szCs w:val="22"/>
          <w:lang w:val="da-DK" w:eastAsia="ja-JP"/>
        </w:rPr>
        <w:tab/>
      </w:r>
      <w:proofErr w:type="spellStart"/>
      <w:r w:rsidR="005D01C8" w:rsidRPr="005D01C8">
        <w:rPr>
          <w:kern w:val="2"/>
          <w:szCs w:val="22"/>
          <w:lang w:val="da-DK" w:eastAsia="ja-JP"/>
        </w:rPr>
        <w:t>draft</w:t>
      </w:r>
      <w:r w:rsidRPr="005D01C8">
        <w:rPr>
          <w:kern w:val="2"/>
          <w:szCs w:val="22"/>
          <w:lang w:val="da-DK" w:eastAsia="ja-JP"/>
        </w:rPr>
        <w:t>CR</w:t>
      </w:r>
      <w:proofErr w:type="spellEnd"/>
      <w:r w:rsidRPr="005D01C8">
        <w:rPr>
          <w:kern w:val="2"/>
          <w:szCs w:val="22"/>
          <w:lang w:val="da-DK" w:eastAsia="ja-JP"/>
        </w:rPr>
        <w:t xml:space="preserve"> for EN-DC 4 LTE + 1 NR band, Nokia</w:t>
      </w:r>
    </w:p>
    <w:p w14:paraId="38FAB209" w14:textId="474F8DC9"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 xml:space="preserve">R4-1903522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48CD851" w14:textId="29A33888"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sidR="005D01C8">
        <w:rPr>
          <w:kern w:val="2"/>
          <w:szCs w:val="22"/>
          <w:lang w:val="en-US" w:eastAsia="ja-JP"/>
        </w:rPr>
        <w:t>4908</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TP for TR 37.716-41-11 to include DC_1-3-7-28_n5, Ericsson Telstra</w:t>
      </w:r>
    </w:p>
    <w:p w14:paraId="52797DF8" w14:textId="47E062CF" w:rsidR="00977EFD" w:rsidRPr="00977EFD" w:rsidRDefault="00977EFD" w:rsidP="00977EFD">
      <w:pPr>
        <w:pStyle w:val="NO"/>
        <w:spacing w:after="0"/>
        <w:ind w:left="284" w:firstLine="283"/>
        <w:rPr>
          <w:rFonts w:ascii="Arial" w:hAnsi="Arial" w:cs="Arial"/>
          <w:iCs/>
          <w:lang w:val="en-US"/>
        </w:rPr>
      </w:pPr>
      <w:r w:rsidRPr="00977EFD">
        <w:rPr>
          <w:kern w:val="2"/>
          <w:szCs w:val="22"/>
          <w:lang w:val="en-US" w:eastAsia="ja-JP"/>
        </w:rPr>
        <w:t xml:space="preserve">R4-1904454 </w:t>
      </w:r>
      <w:r>
        <w:rPr>
          <w:kern w:val="2"/>
          <w:szCs w:val="22"/>
          <w:lang w:val="en-US" w:eastAsia="ja-JP"/>
        </w:rPr>
        <w:tab/>
      </w:r>
      <w:r>
        <w:rPr>
          <w:kern w:val="2"/>
          <w:szCs w:val="22"/>
          <w:lang w:val="en-US" w:eastAsia="ja-JP"/>
        </w:rPr>
        <w:tab/>
      </w:r>
      <w:r w:rsidRPr="00977EFD">
        <w:rPr>
          <w:kern w:val="2"/>
          <w:szCs w:val="22"/>
          <w:lang w:val="en-US" w:eastAsia="ja-JP"/>
        </w:rPr>
        <w:t>TP for TR 37.716-41-11 to include DC_1A-3C-7C-28A_n78A, Ericsson Telstra</w:t>
      </w:r>
    </w:p>
    <w:p w14:paraId="300D03EC" w14:textId="77777777" w:rsidR="00977EFD" w:rsidRDefault="00977EFD" w:rsidP="00977EFD">
      <w:pPr>
        <w:pStyle w:val="NO"/>
        <w:spacing w:after="0"/>
        <w:rPr>
          <w:rFonts w:ascii="Arial" w:hAnsi="Arial" w:cs="Arial"/>
          <w:iCs/>
        </w:rPr>
      </w:pPr>
    </w:p>
    <w:p w14:paraId="1876BD03" w14:textId="2D6263DE" w:rsidR="000D65C5" w:rsidRPr="007E50E9" w:rsidRDefault="000D65C5" w:rsidP="000D65C5">
      <w:pPr>
        <w:pStyle w:val="NO"/>
        <w:spacing w:after="0"/>
        <w:rPr>
          <w:rFonts w:ascii="Arial" w:hAnsi="Arial" w:cs="Arial"/>
          <w:iCs/>
        </w:rPr>
      </w:pPr>
      <w:r w:rsidRPr="007E50E9">
        <w:rPr>
          <w:rFonts w:ascii="Arial" w:hAnsi="Arial" w:cs="Arial"/>
          <w:iCs/>
        </w:rPr>
        <w:t>RAN4#9</w:t>
      </w:r>
      <w:r>
        <w:rPr>
          <w:rFonts w:ascii="Arial" w:hAnsi="Arial" w:cs="Arial"/>
          <w:iCs/>
        </w:rPr>
        <w:t>0</w:t>
      </w:r>
    </w:p>
    <w:p w14:paraId="434E0AFD" w14:textId="2C87173E" w:rsidR="000D65C5" w:rsidRDefault="000D65C5" w:rsidP="000D65C5">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0062</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24085890" w14:textId="33C7412F" w:rsidR="000D65C5" w:rsidRPr="00654C0F" w:rsidRDefault="000D65C5" w:rsidP="000D65C5">
      <w:pPr>
        <w:pStyle w:val="NO"/>
        <w:spacing w:after="0"/>
        <w:ind w:left="284" w:firstLine="283"/>
        <w:rPr>
          <w:kern w:val="2"/>
          <w:szCs w:val="22"/>
          <w:lang w:val="en-US" w:eastAsia="ja-JP"/>
        </w:rPr>
      </w:pPr>
      <w:r w:rsidRPr="00654C0F">
        <w:rPr>
          <w:kern w:val="2"/>
          <w:szCs w:val="22"/>
          <w:lang w:val="en-US" w:eastAsia="ja-JP"/>
        </w:rPr>
        <w:t xml:space="preserve">R4-1900061 </w:t>
      </w:r>
      <w:r w:rsidRPr="00654C0F">
        <w:rPr>
          <w:kern w:val="2"/>
          <w:szCs w:val="22"/>
          <w:lang w:val="en-US" w:eastAsia="ja-JP"/>
        </w:rPr>
        <w:tab/>
      </w:r>
      <w:r w:rsidRPr="00654C0F">
        <w:rPr>
          <w:kern w:val="2"/>
          <w:szCs w:val="22"/>
          <w:lang w:val="en-US" w:eastAsia="ja-JP"/>
        </w:rPr>
        <w:tab/>
        <w:t>TR 37.716-41-11 V0.2.0, Nokia</w:t>
      </w: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E1E2E2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D1F5A01" w14:textId="34EB5FEC" w:rsidR="00B461B2" w:rsidRDefault="00B461B2" w:rsidP="00B461B2">
      <w:pPr>
        <w:pStyle w:val="FP"/>
        <w:rPr>
          <w:sz w:val="12"/>
          <w:szCs w:val="12"/>
        </w:rPr>
      </w:pPr>
      <w:r>
        <w:rPr>
          <w:sz w:val="12"/>
          <w:szCs w:val="12"/>
        </w:rPr>
        <w:t>v04.84</w:t>
      </w:r>
      <w:r>
        <w:rPr>
          <w:sz w:val="12"/>
          <w:szCs w:val="12"/>
        </w:rPr>
        <w:tab/>
        <w:t>28.05.2019</w:t>
      </w:r>
      <w:r>
        <w:rPr>
          <w:sz w:val="12"/>
          <w:szCs w:val="12"/>
        </w:rPr>
        <w:tab/>
      </w:r>
      <w:r>
        <w:rPr>
          <w:sz w:val="12"/>
          <w:szCs w:val="12"/>
        </w:rPr>
        <w:tab/>
        <w:t xml:space="preserve">updates for RAN #84 </w:t>
      </w:r>
    </w:p>
    <w:p w14:paraId="16DD902C" w14:textId="36CF6340" w:rsidR="001A659D" w:rsidRDefault="001A659D" w:rsidP="00B461B2">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CF0A127"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66345B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762A3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3E445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CFA41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D666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C02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196F8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7B50C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A828F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3996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61D49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12510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60441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620CE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9687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1D2174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D2D08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995F86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9672D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648AC0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CFBD14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39735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6EF9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B67D3" w14:textId="77777777" w:rsidR="00D737F4" w:rsidRDefault="00D737F4">
      <w:r>
        <w:separator/>
      </w:r>
    </w:p>
  </w:endnote>
  <w:endnote w:type="continuationSeparator" w:id="0">
    <w:p w14:paraId="717133B3" w14:textId="77777777" w:rsidR="00D737F4" w:rsidRDefault="00D73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B10E0" w14:textId="77777777" w:rsidR="00D737F4" w:rsidRDefault="00D737F4">
      <w:r>
        <w:separator/>
      </w:r>
    </w:p>
  </w:footnote>
  <w:footnote w:type="continuationSeparator" w:id="0">
    <w:p w14:paraId="489CE11C" w14:textId="77777777" w:rsidR="00D737F4" w:rsidRDefault="00D73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587E"/>
    <w:rsid w:val="000746A7"/>
    <w:rsid w:val="000910BB"/>
    <w:rsid w:val="000926AF"/>
    <w:rsid w:val="000A1B5E"/>
    <w:rsid w:val="000A3ED2"/>
    <w:rsid w:val="000A674F"/>
    <w:rsid w:val="000C00FA"/>
    <w:rsid w:val="000C51AA"/>
    <w:rsid w:val="000D17BC"/>
    <w:rsid w:val="000D2186"/>
    <w:rsid w:val="000D65C5"/>
    <w:rsid w:val="000E4F35"/>
    <w:rsid w:val="000E69B3"/>
    <w:rsid w:val="000F6C1C"/>
    <w:rsid w:val="00116F4B"/>
    <w:rsid w:val="001212E2"/>
    <w:rsid w:val="00137471"/>
    <w:rsid w:val="00140581"/>
    <w:rsid w:val="00150FD3"/>
    <w:rsid w:val="00170E3B"/>
    <w:rsid w:val="00184428"/>
    <w:rsid w:val="001A248F"/>
    <w:rsid w:val="001A3B5F"/>
    <w:rsid w:val="001A659D"/>
    <w:rsid w:val="001B5CA8"/>
    <w:rsid w:val="001C2EDE"/>
    <w:rsid w:val="001C4490"/>
    <w:rsid w:val="001D2C1A"/>
    <w:rsid w:val="001D3BA2"/>
    <w:rsid w:val="001D44B7"/>
    <w:rsid w:val="001E0075"/>
    <w:rsid w:val="001F1B1F"/>
    <w:rsid w:val="001F2A20"/>
    <w:rsid w:val="001F486F"/>
    <w:rsid w:val="00207DC4"/>
    <w:rsid w:val="0022485E"/>
    <w:rsid w:val="00243A99"/>
    <w:rsid w:val="002476F9"/>
    <w:rsid w:val="00267BE6"/>
    <w:rsid w:val="002934C1"/>
    <w:rsid w:val="0029567C"/>
    <w:rsid w:val="00301B7A"/>
    <w:rsid w:val="00306D59"/>
    <w:rsid w:val="00315ACE"/>
    <w:rsid w:val="0032503A"/>
    <w:rsid w:val="00325EE1"/>
    <w:rsid w:val="003357C0"/>
    <w:rsid w:val="003408DB"/>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398C"/>
    <w:rsid w:val="003F6229"/>
    <w:rsid w:val="0040091C"/>
    <w:rsid w:val="00406D7A"/>
    <w:rsid w:val="00424BDF"/>
    <w:rsid w:val="004258BA"/>
    <w:rsid w:val="004531C9"/>
    <w:rsid w:val="00457D91"/>
    <w:rsid w:val="00460C31"/>
    <w:rsid w:val="00464E5B"/>
    <w:rsid w:val="0047055A"/>
    <w:rsid w:val="00474450"/>
    <w:rsid w:val="004873E6"/>
    <w:rsid w:val="0049132C"/>
    <w:rsid w:val="004977CF"/>
    <w:rsid w:val="004B15B8"/>
    <w:rsid w:val="004B566C"/>
    <w:rsid w:val="004B7B48"/>
    <w:rsid w:val="004D4AB1"/>
    <w:rsid w:val="004F218A"/>
    <w:rsid w:val="0050334E"/>
    <w:rsid w:val="00505387"/>
    <w:rsid w:val="00512DF7"/>
    <w:rsid w:val="005141E7"/>
    <w:rsid w:val="00517E63"/>
    <w:rsid w:val="00526B0D"/>
    <w:rsid w:val="00534AAD"/>
    <w:rsid w:val="00541ADF"/>
    <w:rsid w:val="0055346F"/>
    <w:rsid w:val="005579FF"/>
    <w:rsid w:val="005776DD"/>
    <w:rsid w:val="005807F9"/>
    <w:rsid w:val="00582117"/>
    <w:rsid w:val="0058478F"/>
    <w:rsid w:val="00593315"/>
    <w:rsid w:val="00595A87"/>
    <w:rsid w:val="005A170D"/>
    <w:rsid w:val="005A6C96"/>
    <w:rsid w:val="005D01C8"/>
    <w:rsid w:val="005D0418"/>
    <w:rsid w:val="005E1D58"/>
    <w:rsid w:val="00610E37"/>
    <w:rsid w:val="006207ED"/>
    <w:rsid w:val="00626BC9"/>
    <w:rsid w:val="006458DF"/>
    <w:rsid w:val="00650D52"/>
    <w:rsid w:val="00654C0F"/>
    <w:rsid w:val="006615B2"/>
    <w:rsid w:val="00662313"/>
    <w:rsid w:val="00673911"/>
    <w:rsid w:val="00683484"/>
    <w:rsid w:val="006870C9"/>
    <w:rsid w:val="006A3ADF"/>
    <w:rsid w:val="006A7BCB"/>
    <w:rsid w:val="006B4C1E"/>
    <w:rsid w:val="006C090F"/>
    <w:rsid w:val="006C4E32"/>
    <w:rsid w:val="006C56D8"/>
    <w:rsid w:val="006D07AE"/>
    <w:rsid w:val="006D1C93"/>
    <w:rsid w:val="006E3F11"/>
    <w:rsid w:val="00701410"/>
    <w:rsid w:val="007025EC"/>
    <w:rsid w:val="007113A1"/>
    <w:rsid w:val="0071753B"/>
    <w:rsid w:val="00721CF6"/>
    <w:rsid w:val="00723E46"/>
    <w:rsid w:val="00733826"/>
    <w:rsid w:val="00735043"/>
    <w:rsid w:val="00747D80"/>
    <w:rsid w:val="00765BEE"/>
    <w:rsid w:val="00766CFB"/>
    <w:rsid w:val="007816FF"/>
    <w:rsid w:val="00783B44"/>
    <w:rsid w:val="00785028"/>
    <w:rsid w:val="007A3A5A"/>
    <w:rsid w:val="007A4370"/>
    <w:rsid w:val="007E1D15"/>
    <w:rsid w:val="007E1DEA"/>
    <w:rsid w:val="007E2202"/>
    <w:rsid w:val="007E50E9"/>
    <w:rsid w:val="00811D1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0A66"/>
    <w:rsid w:val="008C1698"/>
    <w:rsid w:val="008C1A3D"/>
    <w:rsid w:val="008C6DC4"/>
    <w:rsid w:val="008D01C3"/>
    <w:rsid w:val="008D1E13"/>
    <w:rsid w:val="008D6549"/>
    <w:rsid w:val="008D70D2"/>
    <w:rsid w:val="00900AE8"/>
    <w:rsid w:val="00900DAD"/>
    <w:rsid w:val="0091408E"/>
    <w:rsid w:val="009378CA"/>
    <w:rsid w:val="009416CE"/>
    <w:rsid w:val="00942AAB"/>
    <w:rsid w:val="0095025E"/>
    <w:rsid w:val="00955C4C"/>
    <w:rsid w:val="00977EFD"/>
    <w:rsid w:val="00995338"/>
    <w:rsid w:val="00996777"/>
    <w:rsid w:val="009C0BC7"/>
    <w:rsid w:val="009C6592"/>
    <w:rsid w:val="009E209B"/>
    <w:rsid w:val="009F0747"/>
    <w:rsid w:val="00A03514"/>
    <w:rsid w:val="00A17079"/>
    <w:rsid w:val="00A448C3"/>
    <w:rsid w:val="00A458D4"/>
    <w:rsid w:val="00A46FB7"/>
    <w:rsid w:val="00A53118"/>
    <w:rsid w:val="00A54C8B"/>
    <w:rsid w:val="00A62F02"/>
    <w:rsid w:val="00A86AB5"/>
    <w:rsid w:val="00A97226"/>
    <w:rsid w:val="00AA0E64"/>
    <w:rsid w:val="00AA142F"/>
    <w:rsid w:val="00AA53DB"/>
    <w:rsid w:val="00AB239A"/>
    <w:rsid w:val="00AC39FB"/>
    <w:rsid w:val="00AD53C7"/>
    <w:rsid w:val="00AD7ADC"/>
    <w:rsid w:val="00AE08EB"/>
    <w:rsid w:val="00B00BBE"/>
    <w:rsid w:val="00B03ED8"/>
    <w:rsid w:val="00B10710"/>
    <w:rsid w:val="00B12B82"/>
    <w:rsid w:val="00B208FA"/>
    <w:rsid w:val="00B20B4F"/>
    <w:rsid w:val="00B25C12"/>
    <w:rsid w:val="00B2766F"/>
    <w:rsid w:val="00B31ABC"/>
    <w:rsid w:val="00B41366"/>
    <w:rsid w:val="00B445ED"/>
    <w:rsid w:val="00B461B2"/>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3FC"/>
    <w:rsid w:val="00C479A3"/>
    <w:rsid w:val="00C50477"/>
    <w:rsid w:val="00C612E7"/>
    <w:rsid w:val="00C74DAF"/>
    <w:rsid w:val="00C80116"/>
    <w:rsid w:val="00C87BFC"/>
    <w:rsid w:val="00CA5BDF"/>
    <w:rsid w:val="00CB30D9"/>
    <w:rsid w:val="00CC747F"/>
    <w:rsid w:val="00CD5540"/>
    <w:rsid w:val="00CE1ECE"/>
    <w:rsid w:val="00CF5E71"/>
    <w:rsid w:val="00CF7FAC"/>
    <w:rsid w:val="00D122A6"/>
    <w:rsid w:val="00D160C1"/>
    <w:rsid w:val="00D17794"/>
    <w:rsid w:val="00D22398"/>
    <w:rsid w:val="00D325B8"/>
    <w:rsid w:val="00D35E6C"/>
    <w:rsid w:val="00D436CF"/>
    <w:rsid w:val="00D45B2F"/>
    <w:rsid w:val="00D46E88"/>
    <w:rsid w:val="00D60BD6"/>
    <w:rsid w:val="00D613A9"/>
    <w:rsid w:val="00D70D86"/>
    <w:rsid w:val="00D737F4"/>
    <w:rsid w:val="00D76BA4"/>
    <w:rsid w:val="00D8021D"/>
    <w:rsid w:val="00D82D10"/>
    <w:rsid w:val="00D86784"/>
    <w:rsid w:val="00DA3EF0"/>
    <w:rsid w:val="00DA66EF"/>
    <w:rsid w:val="00DB0441"/>
    <w:rsid w:val="00DE2A08"/>
    <w:rsid w:val="00DE2B4D"/>
    <w:rsid w:val="00DE4A91"/>
    <w:rsid w:val="00E00E44"/>
    <w:rsid w:val="00E049A8"/>
    <w:rsid w:val="00E12ECB"/>
    <w:rsid w:val="00E1451F"/>
    <w:rsid w:val="00E15A72"/>
    <w:rsid w:val="00E15E28"/>
    <w:rsid w:val="00E16577"/>
    <w:rsid w:val="00E36051"/>
    <w:rsid w:val="00E544FA"/>
    <w:rsid w:val="00E54FA9"/>
    <w:rsid w:val="00E5792E"/>
    <w:rsid w:val="00E6077C"/>
    <w:rsid w:val="00E6618E"/>
    <w:rsid w:val="00E72C4C"/>
    <w:rsid w:val="00E77436"/>
    <w:rsid w:val="00E82C8E"/>
    <w:rsid w:val="00E87CFA"/>
    <w:rsid w:val="00E93D77"/>
    <w:rsid w:val="00E95264"/>
    <w:rsid w:val="00EA2172"/>
    <w:rsid w:val="00EA2DC1"/>
    <w:rsid w:val="00EC5571"/>
    <w:rsid w:val="00ED0E8F"/>
    <w:rsid w:val="00EE1504"/>
    <w:rsid w:val="00EE3B5B"/>
    <w:rsid w:val="00EE4CC9"/>
    <w:rsid w:val="00EF3F5B"/>
    <w:rsid w:val="00EF4800"/>
    <w:rsid w:val="00EF674A"/>
    <w:rsid w:val="00F00A3D"/>
    <w:rsid w:val="00F17033"/>
    <w:rsid w:val="00F17CA4"/>
    <w:rsid w:val="00F24DDD"/>
    <w:rsid w:val="00F2770B"/>
    <w:rsid w:val="00F549A3"/>
    <w:rsid w:val="00F55CBF"/>
    <w:rsid w:val="00F62E14"/>
    <w:rsid w:val="00F670EC"/>
    <w:rsid w:val="00F7233C"/>
    <w:rsid w:val="00F72B10"/>
    <w:rsid w:val="00F77359"/>
    <w:rsid w:val="00F86A73"/>
    <w:rsid w:val="00FA58DA"/>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2.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3.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4.xml><?xml version="1.0" encoding="utf-8"?>
<ds:datastoreItem xmlns:ds="http://schemas.openxmlformats.org/officeDocument/2006/customXml" ds:itemID="{65740A69-9665-4BF6-A414-BE1A52D20A4E}">
  <ds:schemaRefs>
    <ds:schemaRef ds:uri="http://purl.org/dc/terms/"/>
    <ds:schemaRef ds:uri="dca1a702-c131-4c0a-94d3-ca02808a59d1"/>
    <ds:schemaRef ds:uri="71c5aaf6-e6ce-465b-b873-5148d2a4c105"/>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89a48c40-3d93-469d-b9d4-51d7ced6a166"/>
    <ds:schemaRef ds:uri="http://www.w3.org/XML/1998/namespace"/>
  </ds:schemaRefs>
</ds:datastoreItem>
</file>

<file path=customXml/itemProps5.xml><?xml version="1.0" encoding="utf-8"?>
<ds:datastoreItem xmlns:ds="http://schemas.openxmlformats.org/officeDocument/2006/customXml" ds:itemID="{B55C4204-9A0D-4E55-8043-D386AD3D7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10501</Words>
  <Characters>59862</Characters>
  <Application>Microsoft Office Word</Application>
  <DocSecurity>0</DocSecurity>
  <Lines>498</Lines>
  <Paragraphs>140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70223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RAN#87 JOH, Nokia</cp:lastModifiedBy>
  <cp:revision>2</cp:revision>
  <dcterms:created xsi:type="dcterms:W3CDTF">2020-03-11T20:23:00Z</dcterms:created>
  <dcterms:modified xsi:type="dcterms:W3CDTF">2020-03-11T20:23:00Z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